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E8EB9" w14:textId="77777777" w:rsidR="00DB70BA" w:rsidRPr="00755074" w:rsidRDefault="00DB70BA" w:rsidP="00DB70BA">
      <w:pPr>
        <w:pStyle w:val="a7"/>
        <w:jc w:val="center"/>
        <w:rPr>
          <w:sz w:val="20"/>
          <w:szCs w:val="20"/>
        </w:rPr>
      </w:pPr>
      <w:r w:rsidRPr="00755074">
        <w:rPr>
          <w:sz w:val="20"/>
          <w:szCs w:val="20"/>
        </w:rPr>
        <w:t>Перечень мероприятий по улучшению условий труда</w:t>
      </w:r>
      <w:r w:rsidR="001632CD" w:rsidRPr="00755074">
        <w:rPr>
          <w:sz w:val="20"/>
          <w:szCs w:val="20"/>
        </w:rPr>
        <w:t xml:space="preserve"> по результатам специальной оценки условий труда</w:t>
      </w:r>
    </w:p>
    <w:p w14:paraId="66562692" w14:textId="77777777" w:rsidR="00B3448B" w:rsidRPr="00755074" w:rsidRDefault="00B3448B" w:rsidP="00B3448B">
      <w:pPr>
        <w:rPr>
          <w:sz w:val="20"/>
        </w:rPr>
      </w:pPr>
    </w:p>
    <w:p w14:paraId="1212A74D" w14:textId="77777777" w:rsidR="00B3448B" w:rsidRPr="00755074" w:rsidRDefault="00B3448B" w:rsidP="00B3448B">
      <w:pPr>
        <w:rPr>
          <w:sz w:val="20"/>
        </w:rPr>
      </w:pPr>
      <w:r w:rsidRPr="00755074">
        <w:rPr>
          <w:sz w:val="20"/>
        </w:rPr>
        <w:t>Наименование организации:</w:t>
      </w:r>
      <w:r w:rsidRPr="00755074">
        <w:rPr>
          <w:rStyle w:val="a9"/>
          <w:sz w:val="20"/>
        </w:rPr>
        <w:t xml:space="preserve"> </w:t>
      </w:r>
      <w:r w:rsidR="001632CD" w:rsidRPr="00755074">
        <w:rPr>
          <w:rStyle w:val="a9"/>
          <w:sz w:val="20"/>
        </w:rPr>
        <w:fldChar w:fldCharType="begin"/>
      </w:r>
      <w:r w:rsidR="001632CD" w:rsidRPr="00755074">
        <w:rPr>
          <w:rStyle w:val="a9"/>
          <w:sz w:val="20"/>
        </w:rPr>
        <w:instrText xml:space="preserve"> DOCVARIABLE ceh_info \* MERGEFORMAT </w:instrText>
      </w:r>
      <w:r w:rsidR="001632CD" w:rsidRPr="00755074">
        <w:rPr>
          <w:rStyle w:val="a9"/>
          <w:sz w:val="20"/>
        </w:rPr>
        <w:fldChar w:fldCharType="separate"/>
      </w:r>
      <w:r w:rsidR="009E2928" w:rsidRPr="00755074">
        <w:rPr>
          <w:rStyle w:val="a9"/>
          <w:sz w:val="20"/>
        </w:rPr>
        <w:t xml:space="preserve"> Акционерное общество "Енисейское речное пароходство"</w:t>
      </w:r>
      <w:r w:rsidR="001632CD" w:rsidRPr="00755074">
        <w:rPr>
          <w:rStyle w:val="a9"/>
          <w:sz w:val="20"/>
        </w:rPr>
        <w:t xml:space="preserve"> филиал АО "ЕРП" Красноярский судоремонтный центр</w:t>
      </w:r>
      <w:r w:rsidR="009E2928" w:rsidRPr="00755074">
        <w:rPr>
          <w:rStyle w:val="a9"/>
          <w:sz w:val="20"/>
        </w:rPr>
        <w:t xml:space="preserve"> </w:t>
      </w:r>
      <w:r w:rsidR="001632CD" w:rsidRPr="00755074">
        <w:rPr>
          <w:rStyle w:val="a9"/>
          <w:sz w:val="20"/>
        </w:rPr>
        <w:fldChar w:fldCharType="end"/>
      </w:r>
      <w:r w:rsidRPr="00755074">
        <w:rPr>
          <w:rStyle w:val="a9"/>
          <w:sz w:val="20"/>
        </w:rPr>
        <w:t> </w:t>
      </w:r>
    </w:p>
    <w:p w14:paraId="70A8FCE7" w14:textId="77777777" w:rsidR="00DB70BA" w:rsidRPr="00755074" w:rsidRDefault="00DB70BA" w:rsidP="00DB70BA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2903"/>
        <w:gridCol w:w="2126"/>
        <w:gridCol w:w="2126"/>
        <w:gridCol w:w="3294"/>
        <w:gridCol w:w="1315"/>
      </w:tblGrid>
      <w:tr w:rsidR="002F002C" w:rsidRPr="00755074" w14:paraId="1E6AD0A5" w14:textId="77777777" w:rsidTr="00FC35B3">
        <w:trPr>
          <w:jc w:val="center"/>
        </w:trPr>
        <w:tc>
          <w:tcPr>
            <w:tcW w:w="3049" w:type="dxa"/>
            <w:vAlign w:val="center"/>
          </w:tcPr>
          <w:p w14:paraId="1DFB1225" w14:textId="77777777" w:rsidR="00DB70BA" w:rsidRPr="00755074" w:rsidRDefault="00DB70BA" w:rsidP="00DB70BA">
            <w:pPr>
              <w:pStyle w:val="aa"/>
            </w:pPr>
            <w:bookmarkStart w:id="0" w:name="main_table"/>
            <w:bookmarkEnd w:id="0"/>
            <w:r w:rsidRPr="00755074">
              <w:t>Наименование структурного подразделения, рабочего места</w:t>
            </w:r>
          </w:p>
        </w:tc>
        <w:tc>
          <w:tcPr>
            <w:tcW w:w="2903" w:type="dxa"/>
            <w:vAlign w:val="center"/>
          </w:tcPr>
          <w:p w14:paraId="43F3E265" w14:textId="77777777" w:rsidR="00DB70BA" w:rsidRPr="00755074" w:rsidRDefault="00DB70BA" w:rsidP="00DB70BA">
            <w:pPr>
              <w:pStyle w:val="aa"/>
            </w:pPr>
            <w:r w:rsidRPr="00755074"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14:paraId="7E410512" w14:textId="77777777" w:rsidR="00DB70BA" w:rsidRPr="00755074" w:rsidRDefault="00DB70BA" w:rsidP="00DB70BA">
            <w:pPr>
              <w:pStyle w:val="aa"/>
            </w:pPr>
            <w:r w:rsidRPr="00755074">
              <w:t>Цель мероприятия</w:t>
            </w:r>
          </w:p>
        </w:tc>
        <w:tc>
          <w:tcPr>
            <w:tcW w:w="2126" w:type="dxa"/>
            <w:vAlign w:val="center"/>
          </w:tcPr>
          <w:p w14:paraId="1F6C6F37" w14:textId="77777777" w:rsidR="00DB70BA" w:rsidRPr="00755074" w:rsidRDefault="008B4051" w:rsidP="00DB70BA">
            <w:pPr>
              <w:pStyle w:val="aa"/>
            </w:pPr>
            <w:r w:rsidRPr="00755074">
              <w:t>Срок</w:t>
            </w:r>
            <w:r w:rsidRPr="00755074">
              <w:rPr>
                <w:lang w:val="en-US"/>
              </w:rPr>
              <w:br/>
            </w:r>
            <w:r w:rsidR="00DB70BA" w:rsidRPr="00755074">
              <w:t>выполнения</w:t>
            </w:r>
          </w:p>
        </w:tc>
        <w:tc>
          <w:tcPr>
            <w:tcW w:w="3294" w:type="dxa"/>
            <w:vAlign w:val="center"/>
          </w:tcPr>
          <w:p w14:paraId="1DF34535" w14:textId="77777777" w:rsidR="00DB70BA" w:rsidRPr="00755074" w:rsidRDefault="00DB70BA" w:rsidP="00DB70BA">
            <w:pPr>
              <w:pStyle w:val="aa"/>
            </w:pPr>
            <w:r w:rsidRPr="00755074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14:paraId="18B2CCE3" w14:textId="77777777" w:rsidR="00DB70BA" w:rsidRPr="00755074" w:rsidRDefault="00DB70BA" w:rsidP="00DB70BA">
            <w:pPr>
              <w:pStyle w:val="aa"/>
            </w:pPr>
            <w:r w:rsidRPr="00755074">
              <w:t>Отметка о выполнении</w:t>
            </w:r>
          </w:p>
        </w:tc>
      </w:tr>
      <w:tr w:rsidR="002F002C" w:rsidRPr="00755074" w14:paraId="72B9B502" w14:textId="77777777" w:rsidTr="00FC35B3">
        <w:trPr>
          <w:jc w:val="center"/>
        </w:trPr>
        <w:tc>
          <w:tcPr>
            <w:tcW w:w="3049" w:type="dxa"/>
            <w:vAlign w:val="center"/>
          </w:tcPr>
          <w:p w14:paraId="02D31BEB" w14:textId="77777777" w:rsidR="00DB70BA" w:rsidRPr="00755074" w:rsidRDefault="00DB70BA" w:rsidP="00DB70BA">
            <w:pPr>
              <w:pStyle w:val="aa"/>
            </w:pPr>
            <w:r w:rsidRPr="00755074">
              <w:t>1</w:t>
            </w:r>
          </w:p>
        </w:tc>
        <w:tc>
          <w:tcPr>
            <w:tcW w:w="2903" w:type="dxa"/>
            <w:vAlign w:val="center"/>
          </w:tcPr>
          <w:p w14:paraId="77E2AEE7" w14:textId="77777777" w:rsidR="00DB70BA" w:rsidRPr="00755074" w:rsidRDefault="00DB70BA" w:rsidP="00DB70BA">
            <w:pPr>
              <w:pStyle w:val="aa"/>
            </w:pPr>
            <w:r w:rsidRPr="00755074">
              <w:t>2</w:t>
            </w:r>
          </w:p>
        </w:tc>
        <w:tc>
          <w:tcPr>
            <w:tcW w:w="2126" w:type="dxa"/>
            <w:vAlign w:val="center"/>
          </w:tcPr>
          <w:p w14:paraId="4E5CDE63" w14:textId="77777777" w:rsidR="00DB70BA" w:rsidRPr="00755074" w:rsidRDefault="00DB70BA" w:rsidP="00DB70BA">
            <w:pPr>
              <w:pStyle w:val="aa"/>
            </w:pPr>
            <w:r w:rsidRPr="00755074">
              <w:t>3</w:t>
            </w:r>
          </w:p>
        </w:tc>
        <w:tc>
          <w:tcPr>
            <w:tcW w:w="2126" w:type="dxa"/>
            <w:vAlign w:val="center"/>
          </w:tcPr>
          <w:p w14:paraId="5BCC604B" w14:textId="77777777" w:rsidR="00DB70BA" w:rsidRPr="00755074" w:rsidRDefault="00DB70BA" w:rsidP="00DB70BA">
            <w:pPr>
              <w:pStyle w:val="aa"/>
            </w:pPr>
            <w:r w:rsidRPr="00755074">
              <w:t>4</w:t>
            </w:r>
          </w:p>
        </w:tc>
        <w:tc>
          <w:tcPr>
            <w:tcW w:w="3294" w:type="dxa"/>
            <w:vAlign w:val="center"/>
          </w:tcPr>
          <w:p w14:paraId="4A96FF67" w14:textId="77777777" w:rsidR="00DB70BA" w:rsidRPr="00755074" w:rsidRDefault="00DB70BA" w:rsidP="00DB70BA">
            <w:pPr>
              <w:pStyle w:val="aa"/>
            </w:pPr>
            <w:r w:rsidRPr="00755074">
              <w:t>5</w:t>
            </w:r>
          </w:p>
        </w:tc>
        <w:tc>
          <w:tcPr>
            <w:tcW w:w="1315" w:type="dxa"/>
            <w:vAlign w:val="center"/>
          </w:tcPr>
          <w:p w14:paraId="1DD0EA50" w14:textId="77777777" w:rsidR="00DB70BA" w:rsidRPr="00755074" w:rsidRDefault="00DB70BA" w:rsidP="00DB70BA">
            <w:pPr>
              <w:pStyle w:val="aa"/>
            </w:pPr>
            <w:r w:rsidRPr="00755074">
              <w:t>6</w:t>
            </w:r>
          </w:p>
        </w:tc>
      </w:tr>
      <w:tr w:rsidR="002F002C" w:rsidRPr="00755074" w14:paraId="65AFF618" w14:textId="77777777" w:rsidTr="00FC35B3">
        <w:trPr>
          <w:jc w:val="center"/>
        </w:trPr>
        <w:tc>
          <w:tcPr>
            <w:tcW w:w="3049" w:type="dxa"/>
            <w:vAlign w:val="center"/>
          </w:tcPr>
          <w:p w14:paraId="59620589" w14:textId="77777777" w:rsidR="009E2928" w:rsidRPr="00755074" w:rsidRDefault="009E2928" w:rsidP="009E2928">
            <w:pPr>
              <w:pStyle w:val="aa"/>
              <w:rPr>
                <w:i/>
              </w:rPr>
            </w:pPr>
            <w:r w:rsidRPr="00755074">
              <w:rPr>
                <w:i/>
              </w:rPr>
              <w:t>01. Управление</w:t>
            </w:r>
          </w:p>
        </w:tc>
        <w:tc>
          <w:tcPr>
            <w:tcW w:w="2903" w:type="dxa"/>
            <w:vAlign w:val="center"/>
          </w:tcPr>
          <w:p w14:paraId="207B43B2" w14:textId="77777777" w:rsidR="009E2928" w:rsidRPr="00755074" w:rsidRDefault="009E2928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14:paraId="33E0BEDC" w14:textId="77777777" w:rsidR="009E2928" w:rsidRPr="00755074" w:rsidRDefault="009E2928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006C46E" w14:textId="77777777" w:rsidR="009E2928" w:rsidRPr="00755074" w:rsidRDefault="009E292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EAA86E1" w14:textId="77777777" w:rsidR="009E2928" w:rsidRPr="00755074" w:rsidRDefault="009E292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F053430" w14:textId="77777777" w:rsidR="009E2928" w:rsidRPr="00755074" w:rsidRDefault="009E2928" w:rsidP="00DB70BA">
            <w:pPr>
              <w:pStyle w:val="aa"/>
            </w:pPr>
          </w:p>
        </w:tc>
      </w:tr>
      <w:tr w:rsidR="002F002C" w:rsidRPr="00755074" w14:paraId="09D7E2E3" w14:textId="77777777" w:rsidTr="00FC35B3">
        <w:trPr>
          <w:jc w:val="center"/>
        </w:trPr>
        <w:tc>
          <w:tcPr>
            <w:tcW w:w="3049" w:type="dxa"/>
            <w:vAlign w:val="center"/>
          </w:tcPr>
          <w:p w14:paraId="2A80DCB3" w14:textId="77777777" w:rsidR="009E2928" w:rsidRPr="00755074" w:rsidRDefault="009E2928" w:rsidP="009E2928">
            <w:pPr>
              <w:pStyle w:val="aa"/>
              <w:rPr>
                <w:i/>
              </w:rPr>
            </w:pPr>
            <w:r w:rsidRPr="00755074">
              <w:rPr>
                <w:i/>
              </w:rPr>
              <w:t>Административно-хозяйственный отдел</w:t>
            </w:r>
          </w:p>
        </w:tc>
        <w:tc>
          <w:tcPr>
            <w:tcW w:w="2903" w:type="dxa"/>
            <w:vAlign w:val="center"/>
          </w:tcPr>
          <w:p w14:paraId="2C9F7AAC" w14:textId="77777777" w:rsidR="009E2928" w:rsidRPr="00755074" w:rsidRDefault="009E2928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D31E26F" w14:textId="77777777" w:rsidR="009E2928" w:rsidRPr="00755074" w:rsidRDefault="009E2928" w:rsidP="00DB70BA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DC8C73D" w14:textId="77777777" w:rsidR="009E2928" w:rsidRPr="00755074" w:rsidRDefault="009E2928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A906660" w14:textId="77777777" w:rsidR="009E2928" w:rsidRPr="00755074" w:rsidRDefault="009E2928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0B4240D" w14:textId="77777777" w:rsidR="009E2928" w:rsidRPr="00755074" w:rsidRDefault="009E2928" w:rsidP="00DB70BA">
            <w:pPr>
              <w:pStyle w:val="aa"/>
            </w:pPr>
          </w:p>
        </w:tc>
      </w:tr>
      <w:tr w:rsidR="002F002C" w:rsidRPr="00755074" w14:paraId="0D78C040" w14:textId="77777777" w:rsidTr="004256F5">
        <w:trPr>
          <w:jc w:val="center"/>
        </w:trPr>
        <w:tc>
          <w:tcPr>
            <w:tcW w:w="3049" w:type="dxa"/>
            <w:vAlign w:val="center"/>
          </w:tcPr>
          <w:p w14:paraId="3A27E1FA" w14:textId="77777777" w:rsidR="009E2928" w:rsidRPr="00755074" w:rsidRDefault="009E2928" w:rsidP="004256F5">
            <w:pPr>
              <w:pStyle w:val="aa"/>
              <w:jc w:val="left"/>
            </w:pPr>
            <w:r w:rsidRPr="00755074">
              <w:t>43.01-КСЦ. Подсобный рабочий</w:t>
            </w:r>
          </w:p>
        </w:tc>
        <w:tc>
          <w:tcPr>
            <w:tcW w:w="2903" w:type="dxa"/>
            <w:vAlign w:val="center"/>
          </w:tcPr>
          <w:p w14:paraId="2715008C" w14:textId="77777777" w:rsidR="009E2928" w:rsidRPr="00755074" w:rsidRDefault="009E2928" w:rsidP="004256F5">
            <w:pPr>
              <w:pStyle w:val="aa"/>
            </w:pPr>
            <w:r w:rsidRPr="00755074">
              <w:t xml:space="preserve">Шум: Организовать рациональные режимы </w:t>
            </w:r>
            <w:r w:rsidR="00666A6A" w:rsidRPr="00755074">
              <w:t>труда и</w:t>
            </w:r>
            <w:r w:rsidRPr="00755074">
              <w:t xml:space="preserve"> отдыха</w:t>
            </w:r>
          </w:p>
        </w:tc>
        <w:tc>
          <w:tcPr>
            <w:tcW w:w="2126" w:type="dxa"/>
            <w:vAlign w:val="center"/>
          </w:tcPr>
          <w:p w14:paraId="6BC2D4B2" w14:textId="3DF0258B" w:rsidR="009E2928" w:rsidRPr="00755074" w:rsidRDefault="009E2928" w:rsidP="004256F5">
            <w:pPr>
              <w:pStyle w:val="aa"/>
            </w:pPr>
            <w:r w:rsidRPr="00755074">
              <w:t xml:space="preserve">Снижение </w:t>
            </w:r>
            <w:r w:rsidR="00666A6A" w:rsidRPr="00755074">
              <w:t>времени воздействия</w:t>
            </w:r>
            <w:r w:rsidRPr="00755074">
              <w:t xml:space="preserve"> шума</w:t>
            </w:r>
          </w:p>
        </w:tc>
        <w:tc>
          <w:tcPr>
            <w:tcW w:w="2126" w:type="dxa"/>
            <w:vAlign w:val="center"/>
          </w:tcPr>
          <w:p w14:paraId="2C66A8B3" w14:textId="40A54311" w:rsidR="009E2928" w:rsidRPr="00755074" w:rsidRDefault="00583C1D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962B490" w14:textId="77777777" w:rsidR="004F3CE4" w:rsidRPr="00755074" w:rsidRDefault="004F3CE4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административно-хозяйственного отдела филиала АО «ЕРП» КСЦ</w:t>
            </w:r>
          </w:p>
          <w:p w14:paraId="1264CDC5" w14:textId="40DD11A0" w:rsidR="009E2928" w:rsidRPr="00755074" w:rsidRDefault="004F3CE4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036B2DE" w14:textId="065BFF58" w:rsidR="009E2928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4890C2E" w14:textId="77777777" w:rsidTr="004256F5">
        <w:trPr>
          <w:jc w:val="center"/>
        </w:trPr>
        <w:tc>
          <w:tcPr>
            <w:tcW w:w="3049" w:type="dxa"/>
            <w:vAlign w:val="center"/>
          </w:tcPr>
          <w:p w14:paraId="771AD82E" w14:textId="77777777" w:rsidR="009E2928" w:rsidRPr="00755074" w:rsidRDefault="009E2928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03. Центральная лаборатория</w:t>
            </w:r>
          </w:p>
        </w:tc>
        <w:tc>
          <w:tcPr>
            <w:tcW w:w="2903" w:type="dxa"/>
            <w:vAlign w:val="center"/>
          </w:tcPr>
          <w:p w14:paraId="5BE45592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1B39B6D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425E9930" w14:textId="77777777" w:rsidR="009E2928" w:rsidRPr="00755074" w:rsidRDefault="009E2928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2279231" w14:textId="77777777" w:rsidR="009E2928" w:rsidRPr="00755074" w:rsidRDefault="009E2928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3202DC8" w14:textId="77777777" w:rsidR="009E2928" w:rsidRPr="00755074" w:rsidRDefault="009E2928" w:rsidP="004256F5">
            <w:pPr>
              <w:pStyle w:val="aa"/>
            </w:pPr>
          </w:p>
        </w:tc>
      </w:tr>
      <w:tr w:rsidR="002F002C" w:rsidRPr="00755074" w14:paraId="2A3044DE" w14:textId="77777777" w:rsidTr="004256F5">
        <w:trPr>
          <w:jc w:val="center"/>
        </w:trPr>
        <w:tc>
          <w:tcPr>
            <w:tcW w:w="3049" w:type="dxa"/>
            <w:vAlign w:val="center"/>
          </w:tcPr>
          <w:p w14:paraId="18A4EED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01.03-КСЦ. Начальник лаборатории</w:t>
            </w:r>
          </w:p>
        </w:tc>
        <w:tc>
          <w:tcPr>
            <w:tcW w:w="2903" w:type="dxa"/>
            <w:vAlign w:val="center"/>
          </w:tcPr>
          <w:p w14:paraId="0A6CA74A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055A74A7" w14:textId="7BF9EF94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0CF269C1" w14:textId="3E68F368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</w:t>
            </w:r>
          </w:p>
          <w:p w14:paraId="7A39CD52" w14:textId="4ACFB72D" w:rsidR="00A90875" w:rsidRPr="00755074" w:rsidRDefault="00A90875" w:rsidP="004256F5">
            <w:pPr>
              <w:jc w:val="center"/>
              <w:rPr>
                <w:sz w:val="20"/>
                <w:highlight w:val="yellow"/>
              </w:rPr>
            </w:pPr>
            <w:r w:rsidRPr="00755074">
              <w:rPr>
                <w:sz w:val="20"/>
              </w:rPr>
              <w:t>СОУТ</w:t>
            </w:r>
          </w:p>
        </w:tc>
        <w:tc>
          <w:tcPr>
            <w:tcW w:w="3294" w:type="dxa"/>
            <w:vAlign w:val="center"/>
          </w:tcPr>
          <w:p w14:paraId="57F7B616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1686B026" w14:textId="166C05A0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1EEF94BD" w14:textId="5B4EB352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829E482" w14:textId="6866ACC1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выполняется</w:t>
            </w:r>
          </w:p>
        </w:tc>
      </w:tr>
      <w:tr w:rsidR="002F002C" w:rsidRPr="00755074" w14:paraId="3108CE5B" w14:textId="77777777" w:rsidTr="004256F5">
        <w:trPr>
          <w:jc w:val="center"/>
        </w:trPr>
        <w:tc>
          <w:tcPr>
            <w:tcW w:w="3049" w:type="dxa"/>
            <w:vAlign w:val="center"/>
          </w:tcPr>
          <w:p w14:paraId="18CEB2D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02.03-КСЦ. Ведущий инженер-химик</w:t>
            </w:r>
          </w:p>
        </w:tc>
        <w:tc>
          <w:tcPr>
            <w:tcW w:w="2903" w:type="dxa"/>
            <w:vAlign w:val="center"/>
          </w:tcPr>
          <w:p w14:paraId="4CB0CDA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5CE8C29" w14:textId="7542491F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FE3CA79" w14:textId="26EF65C7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0DB6C0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35C76546" w14:textId="0AFC1F8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D84F71C" w14:textId="4A7C2E0A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выполняется</w:t>
            </w:r>
          </w:p>
        </w:tc>
      </w:tr>
      <w:tr w:rsidR="002F002C" w:rsidRPr="00755074" w14:paraId="785FD97D" w14:textId="77777777" w:rsidTr="004256F5">
        <w:trPr>
          <w:jc w:val="center"/>
        </w:trPr>
        <w:tc>
          <w:tcPr>
            <w:tcW w:w="3049" w:type="dxa"/>
            <w:vAlign w:val="center"/>
          </w:tcPr>
          <w:p w14:paraId="39E1431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1D78E84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5832A88" w14:textId="05523BDD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64036F4F" w14:textId="6D0997B4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E656810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2D2039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4D92A031" w14:textId="3ECF3B24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D184D72" w14:textId="527A3E1F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выполняется</w:t>
            </w:r>
          </w:p>
        </w:tc>
      </w:tr>
      <w:tr w:rsidR="002F002C" w:rsidRPr="00755074" w14:paraId="3E4FA7AF" w14:textId="77777777" w:rsidTr="004256F5">
        <w:trPr>
          <w:jc w:val="center"/>
        </w:trPr>
        <w:tc>
          <w:tcPr>
            <w:tcW w:w="3049" w:type="dxa"/>
            <w:vAlign w:val="center"/>
          </w:tcPr>
          <w:p w14:paraId="102790C4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03.03-КСЦ. Инженер-химик</w:t>
            </w:r>
          </w:p>
        </w:tc>
        <w:tc>
          <w:tcPr>
            <w:tcW w:w="2903" w:type="dxa"/>
            <w:vAlign w:val="center"/>
          </w:tcPr>
          <w:p w14:paraId="58E96886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0D5BB4CC" w14:textId="2F1CB436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1233C0F7" w14:textId="3ECA5DC3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DF1F11B" w14:textId="784C5700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67E88D0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61507ACB" w14:textId="7B3A572D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7839749" w14:textId="510B99D1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выполняется</w:t>
            </w:r>
          </w:p>
        </w:tc>
      </w:tr>
      <w:tr w:rsidR="002F002C" w:rsidRPr="00755074" w14:paraId="58C27556" w14:textId="77777777" w:rsidTr="004256F5">
        <w:trPr>
          <w:jc w:val="center"/>
        </w:trPr>
        <w:tc>
          <w:tcPr>
            <w:tcW w:w="3049" w:type="dxa"/>
            <w:vAlign w:val="center"/>
          </w:tcPr>
          <w:p w14:paraId="10E0A816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59D20B9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7FD0CAF" w14:textId="082F5834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1DC673F" w14:textId="76B374C6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F71B54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0B661293" w14:textId="1A3C71E2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5E33704" w14:textId="64B5CDB2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выполняется</w:t>
            </w:r>
          </w:p>
        </w:tc>
      </w:tr>
      <w:tr w:rsidR="002F002C" w:rsidRPr="00755074" w14:paraId="5176672D" w14:textId="77777777" w:rsidTr="004256F5">
        <w:trPr>
          <w:jc w:val="center"/>
        </w:trPr>
        <w:tc>
          <w:tcPr>
            <w:tcW w:w="3049" w:type="dxa"/>
            <w:vAlign w:val="center"/>
          </w:tcPr>
          <w:p w14:paraId="371C38C3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04.03-КСЦ. Инженер по охране окружающей среды</w:t>
            </w:r>
          </w:p>
        </w:tc>
        <w:tc>
          <w:tcPr>
            <w:tcW w:w="2903" w:type="dxa"/>
            <w:vAlign w:val="center"/>
          </w:tcPr>
          <w:p w14:paraId="50BA667B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9FA6E21" w14:textId="1B578A4D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375F9B9D" w14:textId="4BF2B30D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19D3BB97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9E1B5A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2C90CA97" w14:textId="0861636C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9B8CBFC" w14:textId="18E35695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CFD86C0" w14:textId="77777777" w:rsidTr="004256F5">
        <w:trPr>
          <w:jc w:val="center"/>
        </w:trPr>
        <w:tc>
          <w:tcPr>
            <w:tcW w:w="3049" w:type="dxa"/>
            <w:vAlign w:val="center"/>
          </w:tcPr>
          <w:p w14:paraId="46610104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270BDDD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A307EBC" w14:textId="1B2FE999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17AB5A9" w14:textId="0F027E96" w:rsidR="00A90875" w:rsidRPr="00755074" w:rsidRDefault="00C01D7F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B97D32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лаборатории филиала АО «ЕРП» КСЦ</w:t>
            </w:r>
          </w:p>
          <w:p w14:paraId="54799EEB" w14:textId="18215160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8D275C9" w14:textId="38B57103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BDE3F3B" w14:textId="77777777" w:rsidTr="004256F5">
        <w:trPr>
          <w:jc w:val="center"/>
        </w:trPr>
        <w:tc>
          <w:tcPr>
            <w:tcW w:w="3049" w:type="dxa"/>
            <w:vAlign w:val="center"/>
          </w:tcPr>
          <w:p w14:paraId="4527285A" w14:textId="77777777" w:rsidR="009E2928" w:rsidRPr="00755074" w:rsidRDefault="009E2928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05. Береговой производственный участок</w:t>
            </w:r>
          </w:p>
        </w:tc>
        <w:tc>
          <w:tcPr>
            <w:tcW w:w="2903" w:type="dxa"/>
            <w:vAlign w:val="center"/>
          </w:tcPr>
          <w:p w14:paraId="0A43CBCE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5EE5FC5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04DD02C7" w14:textId="77777777" w:rsidR="009E2928" w:rsidRPr="00755074" w:rsidRDefault="009E2928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DC04996" w14:textId="77777777" w:rsidR="009E2928" w:rsidRPr="00755074" w:rsidRDefault="009E2928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4D3C94C" w14:textId="77777777" w:rsidR="009E2928" w:rsidRPr="00755074" w:rsidRDefault="009E2928" w:rsidP="004256F5">
            <w:pPr>
              <w:pStyle w:val="aa"/>
            </w:pPr>
          </w:p>
        </w:tc>
      </w:tr>
      <w:tr w:rsidR="002F002C" w:rsidRPr="00755074" w14:paraId="728DF20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82C6D02" w14:textId="77777777" w:rsidR="009E2928" w:rsidRPr="00755074" w:rsidRDefault="009E2928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Участок по ремонту и обслуживанию судового оборудования</w:t>
            </w:r>
          </w:p>
        </w:tc>
        <w:tc>
          <w:tcPr>
            <w:tcW w:w="2903" w:type="dxa"/>
            <w:vAlign w:val="center"/>
          </w:tcPr>
          <w:p w14:paraId="0B5ED6DF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065E720" w14:textId="77777777" w:rsidR="009E2928" w:rsidRPr="00755074" w:rsidRDefault="009E2928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060A6B7" w14:textId="77777777" w:rsidR="009E2928" w:rsidRPr="00755074" w:rsidRDefault="009E2928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6E8B07E" w14:textId="77777777" w:rsidR="009E2928" w:rsidRPr="00755074" w:rsidRDefault="009E2928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7C7AEE8" w14:textId="77777777" w:rsidR="009E2928" w:rsidRPr="00755074" w:rsidRDefault="009E2928" w:rsidP="004256F5">
            <w:pPr>
              <w:pStyle w:val="aa"/>
            </w:pPr>
          </w:p>
        </w:tc>
      </w:tr>
      <w:tr w:rsidR="002F002C" w:rsidRPr="00755074" w14:paraId="1268B8B9" w14:textId="77777777" w:rsidTr="004256F5">
        <w:trPr>
          <w:jc w:val="center"/>
        </w:trPr>
        <w:tc>
          <w:tcPr>
            <w:tcW w:w="3049" w:type="dxa"/>
            <w:vAlign w:val="center"/>
          </w:tcPr>
          <w:p w14:paraId="4A8A6755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07.05-КСЦ. Механик</w:t>
            </w:r>
          </w:p>
        </w:tc>
        <w:tc>
          <w:tcPr>
            <w:tcW w:w="2903" w:type="dxa"/>
            <w:vAlign w:val="center"/>
          </w:tcPr>
          <w:p w14:paraId="3AAB06AA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E2B78FB" w14:textId="513B8B98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74CD0B20" w14:textId="1A29D855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930B19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5062ABFD" w14:textId="74671723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46CF10F" w14:textId="120361F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0A5D5FD" w14:textId="77777777" w:rsidTr="004256F5">
        <w:trPr>
          <w:jc w:val="center"/>
        </w:trPr>
        <w:tc>
          <w:tcPr>
            <w:tcW w:w="3049" w:type="dxa"/>
            <w:vAlign w:val="center"/>
          </w:tcPr>
          <w:p w14:paraId="568356D0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7A65FF4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4BBC6D2" w14:textId="31EFA083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02C71C17" w14:textId="505F0756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B8D61DE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42FBA9B8" w14:textId="50ED92BD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BAAC073" w14:textId="7571EAF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6921E20" w14:textId="77777777" w:rsidTr="004256F5">
        <w:trPr>
          <w:jc w:val="center"/>
        </w:trPr>
        <w:tc>
          <w:tcPr>
            <w:tcW w:w="3049" w:type="dxa"/>
            <w:vAlign w:val="center"/>
          </w:tcPr>
          <w:p w14:paraId="250F3F6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08.05-КСЦ. Теплотехник</w:t>
            </w:r>
          </w:p>
        </w:tc>
        <w:tc>
          <w:tcPr>
            <w:tcW w:w="2903" w:type="dxa"/>
            <w:vAlign w:val="center"/>
          </w:tcPr>
          <w:p w14:paraId="5500FD75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2084893" w14:textId="45232BA2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32D4E56D" w14:textId="40142CC0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C725F0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212B18E4" w14:textId="714DD0EC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D66A9F0" w14:textId="7B71B3B2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B401270" w14:textId="77777777" w:rsidTr="004256F5">
        <w:trPr>
          <w:jc w:val="center"/>
        </w:trPr>
        <w:tc>
          <w:tcPr>
            <w:tcW w:w="3049" w:type="dxa"/>
            <w:vAlign w:val="center"/>
          </w:tcPr>
          <w:p w14:paraId="1E9A8579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09.05-КСЦ. Механик по ремонту оборудования</w:t>
            </w:r>
          </w:p>
        </w:tc>
        <w:tc>
          <w:tcPr>
            <w:tcW w:w="2903" w:type="dxa"/>
            <w:vAlign w:val="center"/>
          </w:tcPr>
          <w:p w14:paraId="28FF3040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отдыха.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0EAD10D" w14:textId="5154DD3A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шума. 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2B62DCB4" w14:textId="301A76ED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AB9BE5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0C924A83" w14:textId="3FB7DEB3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3414D51" w14:textId="46837DB5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D5246A2" w14:textId="77777777" w:rsidTr="004256F5">
        <w:trPr>
          <w:jc w:val="center"/>
        </w:trPr>
        <w:tc>
          <w:tcPr>
            <w:tcW w:w="3049" w:type="dxa"/>
            <w:vAlign w:val="center"/>
          </w:tcPr>
          <w:p w14:paraId="44102FC0" w14:textId="77777777" w:rsidR="00A90875" w:rsidRPr="00755074" w:rsidRDefault="00A90875" w:rsidP="004256F5">
            <w:pPr>
              <w:pStyle w:val="aa"/>
              <w:jc w:val="left"/>
            </w:pPr>
            <w:r w:rsidRPr="00755074">
              <w:lastRenderedPageBreak/>
              <w:t>10.05-КСЦ. Слесарь-судоремонтник</w:t>
            </w:r>
          </w:p>
        </w:tc>
        <w:tc>
          <w:tcPr>
            <w:tcW w:w="2903" w:type="dxa"/>
            <w:vAlign w:val="center"/>
          </w:tcPr>
          <w:p w14:paraId="3C04A32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8F3F72C" w14:textId="0BE750B2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25E0AF4" w14:textId="7CBDEE2C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4CD726C7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58345812" w14:textId="440F8412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B23892C" w14:textId="3AE749B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304B59C" w14:textId="77777777" w:rsidTr="004256F5">
        <w:trPr>
          <w:jc w:val="center"/>
        </w:trPr>
        <w:tc>
          <w:tcPr>
            <w:tcW w:w="3049" w:type="dxa"/>
            <w:vAlign w:val="center"/>
          </w:tcPr>
          <w:p w14:paraId="686C932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11.05-КСЦ. Электрогазосварщик</w:t>
            </w:r>
          </w:p>
        </w:tc>
        <w:tc>
          <w:tcPr>
            <w:tcW w:w="2903" w:type="dxa"/>
            <w:vAlign w:val="center"/>
          </w:tcPr>
          <w:p w14:paraId="28576637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3BF91449" w14:textId="224A845A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5D8C1939" w14:textId="7DCDD500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15623B00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2B07E57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192ED0CD" w14:textId="1FC4340F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40D0850" w14:textId="55F633B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0A3C21B" w14:textId="77777777" w:rsidTr="004256F5">
        <w:trPr>
          <w:jc w:val="center"/>
        </w:trPr>
        <w:tc>
          <w:tcPr>
            <w:tcW w:w="3049" w:type="dxa"/>
            <w:vAlign w:val="center"/>
          </w:tcPr>
          <w:p w14:paraId="16B805A1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2CBCB0F4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отдыха.</w:t>
            </w:r>
          </w:p>
        </w:tc>
        <w:tc>
          <w:tcPr>
            <w:tcW w:w="2126" w:type="dxa"/>
            <w:vAlign w:val="center"/>
          </w:tcPr>
          <w:p w14:paraId="5DDD54B5" w14:textId="450DE23D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шума.</w:t>
            </w:r>
          </w:p>
        </w:tc>
        <w:tc>
          <w:tcPr>
            <w:tcW w:w="2126" w:type="dxa"/>
            <w:vAlign w:val="center"/>
          </w:tcPr>
          <w:p w14:paraId="0F079C51" w14:textId="16336922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2048CDE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67F1E2B3" w14:textId="40AD203E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592ED3B" w14:textId="5680493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52078E8" w14:textId="77777777" w:rsidTr="004256F5">
        <w:trPr>
          <w:jc w:val="center"/>
        </w:trPr>
        <w:tc>
          <w:tcPr>
            <w:tcW w:w="3049" w:type="dxa"/>
            <w:vAlign w:val="center"/>
          </w:tcPr>
          <w:p w14:paraId="155A5F33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702F5C1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79AB8DD" w14:textId="4CBABB72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65B2E8A0" w14:textId="0B3AD476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B93230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461EBE88" w14:textId="32B5E4D9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4803290" w14:textId="2E3F2F0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EAAF862" w14:textId="77777777" w:rsidTr="004256F5">
        <w:trPr>
          <w:jc w:val="center"/>
        </w:trPr>
        <w:tc>
          <w:tcPr>
            <w:tcW w:w="3049" w:type="dxa"/>
            <w:vAlign w:val="center"/>
          </w:tcPr>
          <w:p w14:paraId="29CB37C5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74275216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238507CF" w14:textId="071929E9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418966BE" w14:textId="2CFEEFE0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8ADE505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4F3758F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45D454E0" w14:textId="6B697149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DC8E29F" w14:textId="66BC0A5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F943028" w14:textId="77777777" w:rsidTr="004256F5">
        <w:trPr>
          <w:jc w:val="center"/>
        </w:trPr>
        <w:tc>
          <w:tcPr>
            <w:tcW w:w="3049" w:type="dxa"/>
            <w:vAlign w:val="center"/>
          </w:tcPr>
          <w:p w14:paraId="20077C94" w14:textId="3AF868B3" w:rsidR="00A90875" w:rsidRPr="00755074" w:rsidRDefault="00651894" w:rsidP="004256F5">
            <w:pPr>
              <w:pStyle w:val="aa"/>
              <w:jc w:val="left"/>
              <w:rPr>
                <w:i/>
              </w:rPr>
            </w:pPr>
            <w:r>
              <w:rPr>
                <w:i/>
              </w:rPr>
              <w:t>Участок по обслуживанию П</w:t>
            </w:r>
            <w:r w:rsidR="00A90875" w:rsidRPr="00755074">
              <w:rPr>
                <w:i/>
              </w:rPr>
              <w:t>лавмастерской 715</w:t>
            </w:r>
          </w:p>
        </w:tc>
        <w:tc>
          <w:tcPr>
            <w:tcW w:w="2903" w:type="dxa"/>
            <w:vAlign w:val="center"/>
          </w:tcPr>
          <w:p w14:paraId="5A42FD5A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6FE396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1EC870B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A05A969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6640D0B9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293008E8" w14:textId="77777777" w:rsidTr="004256F5">
        <w:trPr>
          <w:jc w:val="center"/>
        </w:trPr>
        <w:tc>
          <w:tcPr>
            <w:tcW w:w="3049" w:type="dxa"/>
            <w:vAlign w:val="center"/>
          </w:tcPr>
          <w:p w14:paraId="53085E66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20.05-КСЦ. Сменный механик</w:t>
            </w:r>
          </w:p>
        </w:tc>
        <w:tc>
          <w:tcPr>
            <w:tcW w:w="2903" w:type="dxa"/>
            <w:vAlign w:val="center"/>
          </w:tcPr>
          <w:p w14:paraId="031A502A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3821E52" w14:textId="472BECB7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1D1F912" w14:textId="3BE4E283" w:rsidR="00A90875" w:rsidRPr="00755074" w:rsidRDefault="00A9087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F4D0ABE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берегового производственного участка филиала АО «ЕРП» КСЦ</w:t>
            </w:r>
          </w:p>
          <w:p w14:paraId="680FF371" w14:textId="7B24F13C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6FB13B6" w14:textId="7E197D3C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41DEA81" w14:textId="77777777" w:rsidTr="004256F5">
        <w:trPr>
          <w:jc w:val="center"/>
        </w:trPr>
        <w:tc>
          <w:tcPr>
            <w:tcW w:w="3049" w:type="dxa"/>
            <w:vAlign w:val="center"/>
          </w:tcPr>
          <w:p w14:paraId="32D27350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06. Корпусно-сварочный цех</w:t>
            </w:r>
          </w:p>
        </w:tc>
        <w:tc>
          <w:tcPr>
            <w:tcW w:w="2903" w:type="dxa"/>
            <w:vAlign w:val="center"/>
          </w:tcPr>
          <w:p w14:paraId="4E9EA565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373BEBA8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10CC6F50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DD71D6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108F4A31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1D25CAE8" w14:textId="77777777" w:rsidTr="004256F5">
        <w:trPr>
          <w:jc w:val="center"/>
        </w:trPr>
        <w:tc>
          <w:tcPr>
            <w:tcW w:w="3049" w:type="dxa"/>
            <w:vAlign w:val="center"/>
          </w:tcPr>
          <w:p w14:paraId="6ABA333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lastRenderedPageBreak/>
              <w:t>08.06-КСЦ. Судокорпусник-ремонтник</w:t>
            </w:r>
          </w:p>
        </w:tc>
        <w:tc>
          <w:tcPr>
            <w:tcW w:w="2903" w:type="dxa"/>
            <w:vAlign w:val="center"/>
          </w:tcPr>
          <w:p w14:paraId="044CF6AB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79FBE7D" w14:textId="534772F2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665B7602" w14:textId="02A570EC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007B07C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5DCB183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75D98F13" w14:textId="77119A55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652AF8F" w14:textId="6441A10D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7422762" w14:textId="77777777" w:rsidTr="004256F5">
        <w:trPr>
          <w:jc w:val="center"/>
        </w:trPr>
        <w:tc>
          <w:tcPr>
            <w:tcW w:w="3049" w:type="dxa"/>
            <w:vAlign w:val="center"/>
          </w:tcPr>
          <w:p w14:paraId="4DE5E479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77AC6A9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C23E690" w14:textId="795AA8B6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850D962" w14:textId="39A6C51F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0B071D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7C0C653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Финансово-экономическая служба филиала АО «ЕРП» КСЦ</w:t>
            </w:r>
          </w:p>
          <w:p w14:paraId="0CBF8054" w14:textId="26073572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9AAC487" w14:textId="6D59DD8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4BDEDEE" w14:textId="77777777" w:rsidTr="004256F5">
        <w:trPr>
          <w:jc w:val="center"/>
        </w:trPr>
        <w:tc>
          <w:tcPr>
            <w:tcW w:w="3049" w:type="dxa"/>
            <w:vAlign w:val="center"/>
          </w:tcPr>
          <w:p w14:paraId="5FED959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89149F1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8CE70A0" w14:textId="7D9A1C78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62C38E4D" w14:textId="65D01C53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3371A8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22D00369" w14:textId="1C43216E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11F9C5A" w14:textId="688CA4E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EED42D5" w14:textId="77777777" w:rsidTr="004256F5">
        <w:trPr>
          <w:jc w:val="center"/>
        </w:trPr>
        <w:tc>
          <w:tcPr>
            <w:tcW w:w="3049" w:type="dxa"/>
            <w:vAlign w:val="center"/>
          </w:tcPr>
          <w:p w14:paraId="155D970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276EF82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67CF2883" w14:textId="566639EC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11522513" w14:textId="57D70A7A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3DB13825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17650A91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03F7E7CB" w14:textId="2AC8FF15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8841A2E" w14:textId="58E48C4C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5A945ED" w14:textId="77777777" w:rsidTr="004256F5">
        <w:trPr>
          <w:jc w:val="center"/>
        </w:trPr>
        <w:tc>
          <w:tcPr>
            <w:tcW w:w="3049" w:type="dxa"/>
            <w:vAlign w:val="center"/>
          </w:tcPr>
          <w:p w14:paraId="4F29C357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09.06-КСЦ. Электросварщик ручной сварки</w:t>
            </w:r>
          </w:p>
        </w:tc>
        <w:tc>
          <w:tcPr>
            <w:tcW w:w="2903" w:type="dxa"/>
            <w:vAlign w:val="center"/>
          </w:tcPr>
          <w:p w14:paraId="1037B1E8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43B0C7D4" w14:textId="7BEE9521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6FEEF2D8" w14:textId="7FE10791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394A0FF3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CE738B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3BD73CF4" w14:textId="0ADBFE4A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B4A1F8D" w14:textId="0854D09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0966DA2" w14:textId="77777777" w:rsidTr="004256F5">
        <w:trPr>
          <w:jc w:val="center"/>
        </w:trPr>
        <w:tc>
          <w:tcPr>
            <w:tcW w:w="3049" w:type="dxa"/>
            <w:vAlign w:val="center"/>
          </w:tcPr>
          <w:p w14:paraId="79EC8FE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3598609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C77B727" w14:textId="34B7148E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37BA0944" w14:textId="30C57ADB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7025515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6B6E3BEB" w14:textId="6E9C63D9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EFD9051" w14:textId="12B2F83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994620F" w14:textId="77777777" w:rsidTr="004256F5">
        <w:trPr>
          <w:jc w:val="center"/>
        </w:trPr>
        <w:tc>
          <w:tcPr>
            <w:tcW w:w="3049" w:type="dxa"/>
            <w:vAlign w:val="center"/>
          </w:tcPr>
          <w:p w14:paraId="05F8C396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373FBE7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03939F6B" w14:textId="00AF7AFD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51577ED2" w14:textId="51FAD049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6953C92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4A92BE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53A50EEB" w14:textId="670DF8D3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E3A31C6" w14:textId="7DBF436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D940DF5" w14:textId="77777777" w:rsidTr="004256F5">
        <w:trPr>
          <w:jc w:val="center"/>
        </w:trPr>
        <w:tc>
          <w:tcPr>
            <w:tcW w:w="3049" w:type="dxa"/>
            <w:vAlign w:val="center"/>
          </w:tcPr>
          <w:p w14:paraId="6C8286EE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67F3C1D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A3214DA" w14:textId="1E0FAA58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2E56D3C0" w14:textId="5C68186B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4063D7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00F9FDC7" w14:textId="5A06C24A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1895BD1" w14:textId="4F71E7A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70FE3D7" w14:textId="77777777" w:rsidTr="004256F5">
        <w:trPr>
          <w:jc w:val="center"/>
        </w:trPr>
        <w:tc>
          <w:tcPr>
            <w:tcW w:w="3049" w:type="dxa"/>
            <w:vAlign w:val="center"/>
          </w:tcPr>
          <w:p w14:paraId="13E85BB7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10.06-КСЦ. Газорезчик</w:t>
            </w:r>
          </w:p>
        </w:tc>
        <w:tc>
          <w:tcPr>
            <w:tcW w:w="2903" w:type="dxa"/>
            <w:vAlign w:val="center"/>
          </w:tcPr>
          <w:p w14:paraId="54134642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27B3676" w14:textId="5058864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BE4F03C" w14:textId="0EA7BE27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8E0FD7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60CE1A05" w14:textId="6F24DD49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DC91AA4" w14:textId="751F9602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1536440" w14:textId="77777777" w:rsidTr="004256F5">
        <w:trPr>
          <w:jc w:val="center"/>
        </w:trPr>
        <w:tc>
          <w:tcPr>
            <w:tcW w:w="3049" w:type="dxa"/>
            <w:vAlign w:val="center"/>
          </w:tcPr>
          <w:p w14:paraId="07A475E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B4C5E6F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BCFACA7" w14:textId="744A24E4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791F64D2" w14:textId="4E55A367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446BCA8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794F4084" w14:textId="5B7623E8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06AEEAD" w14:textId="16E3E02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D0E176E" w14:textId="77777777" w:rsidTr="004256F5">
        <w:trPr>
          <w:jc w:val="center"/>
        </w:trPr>
        <w:tc>
          <w:tcPr>
            <w:tcW w:w="3049" w:type="dxa"/>
            <w:vAlign w:val="center"/>
          </w:tcPr>
          <w:p w14:paraId="0739B96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C8A6934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74F2BFFC" w14:textId="5E4C5678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1FBC2D6C" w14:textId="64171B6E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82896B5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112739EA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корпусно- сварочного цеха филиала АО «ЕРП» КСЦ</w:t>
            </w:r>
          </w:p>
          <w:p w14:paraId="08E7DF66" w14:textId="319E159B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272114A" w14:textId="0270BCED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39FF70B" w14:textId="77777777" w:rsidTr="004256F5">
        <w:trPr>
          <w:jc w:val="center"/>
        </w:trPr>
        <w:tc>
          <w:tcPr>
            <w:tcW w:w="3049" w:type="dxa"/>
            <w:vAlign w:val="center"/>
          </w:tcPr>
          <w:p w14:paraId="10A59EBF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07. Транспортно-хозяйственный цех</w:t>
            </w:r>
          </w:p>
        </w:tc>
        <w:tc>
          <w:tcPr>
            <w:tcW w:w="2903" w:type="dxa"/>
            <w:vAlign w:val="center"/>
          </w:tcPr>
          <w:p w14:paraId="3CC7B950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51D072E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5A956BD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C716122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4A83257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5B1B235F" w14:textId="77777777" w:rsidTr="004256F5">
        <w:trPr>
          <w:jc w:val="center"/>
        </w:trPr>
        <w:tc>
          <w:tcPr>
            <w:tcW w:w="3049" w:type="dxa"/>
            <w:vAlign w:val="center"/>
          </w:tcPr>
          <w:p w14:paraId="6AD526C1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17.07-КСЦ. Водитель погрузчика Mustang 2054 г/н 5780 ХЕ 24</w:t>
            </w:r>
          </w:p>
        </w:tc>
        <w:tc>
          <w:tcPr>
            <w:tcW w:w="2903" w:type="dxa"/>
            <w:vAlign w:val="center"/>
          </w:tcPr>
          <w:p w14:paraId="0E3C9814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5A2E259" w14:textId="18AFB740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4D25B2F" w14:textId="00E95D15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500CE4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транспортно- хозяйственного цеха филиала АО «ЕРП» КСЦ</w:t>
            </w:r>
          </w:p>
          <w:p w14:paraId="272A2C7D" w14:textId="2815C0DB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7F98976" w14:textId="7B0FD81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8037599" w14:textId="77777777" w:rsidTr="004256F5">
        <w:trPr>
          <w:jc w:val="center"/>
        </w:trPr>
        <w:tc>
          <w:tcPr>
            <w:tcW w:w="3049" w:type="dxa"/>
            <w:vAlign w:val="center"/>
          </w:tcPr>
          <w:p w14:paraId="3B28D37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21.07-КСЦ. Водитель погрузчика №1 HELI CPCD 70 г/н 0707 ХХ 24; №2 HELI CPCD 15 (FD15) г/н 8649 КТ 24</w:t>
            </w:r>
          </w:p>
        </w:tc>
        <w:tc>
          <w:tcPr>
            <w:tcW w:w="2903" w:type="dxa"/>
            <w:vAlign w:val="center"/>
          </w:tcPr>
          <w:p w14:paraId="28467CC4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32D2593" w14:textId="65946AA5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6073EFC" w14:textId="2B7ED36B" w:rsidR="00A90875" w:rsidRPr="00755074" w:rsidRDefault="00D81D55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F08276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транспортно- хозяйственного цеха филиала АО «ЕРП» КСЦ</w:t>
            </w:r>
          </w:p>
          <w:p w14:paraId="6E0FC2B3" w14:textId="09CC3B06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DAD2F7B" w14:textId="68A8E3A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9CEC08C" w14:textId="77777777" w:rsidTr="004256F5">
        <w:trPr>
          <w:jc w:val="center"/>
        </w:trPr>
        <w:tc>
          <w:tcPr>
            <w:tcW w:w="3049" w:type="dxa"/>
            <w:vAlign w:val="center"/>
          </w:tcPr>
          <w:p w14:paraId="27C3486C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9BE28E9" w14:textId="77777777" w:rsidR="00A90875" w:rsidRPr="00755074" w:rsidRDefault="00A90875" w:rsidP="004256F5">
            <w:pPr>
              <w:pStyle w:val="aa"/>
            </w:pPr>
            <w:r w:rsidRPr="00755074">
              <w:t>Вибрация(общ):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F3425AB" w14:textId="7B010B0D" w:rsidR="00A90875" w:rsidRPr="00755074" w:rsidRDefault="00A90875" w:rsidP="004256F5">
            <w:pPr>
              <w:pStyle w:val="aa"/>
            </w:pPr>
            <w:r w:rsidRPr="00651894">
              <w:t>Снижение времени воздействия вибрации</w:t>
            </w:r>
          </w:p>
        </w:tc>
        <w:tc>
          <w:tcPr>
            <w:tcW w:w="2126" w:type="dxa"/>
            <w:vAlign w:val="center"/>
          </w:tcPr>
          <w:p w14:paraId="205F0C61" w14:textId="77777777" w:rsidR="009808BA" w:rsidRPr="00755074" w:rsidRDefault="009808BA" w:rsidP="004256F5">
            <w:pPr>
              <w:pStyle w:val="aa"/>
            </w:pPr>
            <w:r w:rsidRPr="00755074">
              <w:t>в течение месяца после утверждения отчёта по СОУТ</w:t>
            </w:r>
          </w:p>
          <w:p w14:paraId="6E9605B5" w14:textId="796A9EA1" w:rsidR="00A90875" w:rsidRPr="00755074" w:rsidRDefault="009808BA" w:rsidP="004256F5">
            <w:pPr>
              <w:pStyle w:val="aa"/>
            </w:pPr>
            <w:r w:rsidRPr="00755074">
              <w:t>создать локальный нормативный документ</w:t>
            </w:r>
          </w:p>
        </w:tc>
        <w:tc>
          <w:tcPr>
            <w:tcW w:w="3294" w:type="dxa"/>
            <w:vAlign w:val="center"/>
          </w:tcPr>
          <w:p w14:paraId="0C65E2E0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транспортно- хозяйственного цеха филиала АО «ЕРП» КСЦ</w:t>
            </w:r>
          </w:p>
          <w:p w14:paraId="68DBBAA9" w14:textId="7211E290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094DC28" w14:textId="7742BC52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1468107" w14:textId="77777777" w:rsidTr="004256F5">
        <w:trPr>
          <w:jc w:val="center"/>
        </w:trPr>
        <w:tc>
          <w:tcPr>
            <w:tcW w:w="3049" w:type="dxa"/>
            <w:vAlign w:val="center"/>
          </w:tcPr>
          <w:p w14:paraId="0BBDA8C8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 xml:space="preserve">08. Механосборочный цех </w:t>
            </w:r>
          </w:p>
        </w:tc>
        <w:tc>
          <w:tcPr>
            <w:tcW w:w="2903" w:type="dxa"/>
            <w:vAlign w:val="center"/>
          </w:tcPr>
          <w:p w14:paraId="0600C61E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6BD2EFC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02C05B55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287C80EE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B6AF504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2515B76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8D0DCEE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07.08-КСЦ. Подсобный рабочий</w:t>
            </w:r>
          </w:p>
        </w:tc>
        <w:tc>
          <w:tcPr>
            <w:tcW w:w="2903" w:type="dxa"/>
            <w:vAlign w:val="center"/>
          </w:tcPr>
          <w:p w14:paraId="2FB88C2D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5E65B89" w14:textId="332D9D6F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15271A9" w14:textId="2C7294C3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2DF208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1383BCF4" w14:textId="77FD6D2F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lastRenderedPageBreak/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FF49570" w14:textId="41546B1E" w:rsidR="00A90875" w:rsidRPr="00755074" w:rsidRDefault="00A90875" w:rsidP="004256F5">
            <w:pPr>
              <w:pStyle w:val="aa"/>
              <w:rPr>
                <w:b/>
              </w:rPr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09268949" w14:textId="77777777" w:rsidTr="004256F5">
        <w:trPr>
          <w:jc w:val="center"/>
        </w:trPr>
        <w:tc>
          <w:tcPr>
            <w:tcW w:w="3049" w:type="dxa"/>
            <w:vAlign w:val="center"/>
          </w:tcPr>
          <w:p w14:paraId="4D2938AA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08.08А-КСЦ(09.08А-КСЦ). Токарь</w:t>
            </w:r>
          </w:p>
        </w:tc>
        <w:tc>
          <w:tcPr>
            <w:tcW w:w="2903" w:type="dxa"/>
            <w:vAlign w:val="center"/>
          </w:tcPr>
          <w:p w14:paraId="416FBA95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655C463" w14:textId="50529750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35BF722" w14:textId="208C6BF0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A24C63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3FD51747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CEADCD3" w14:textId="76F83D64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6146040" w14:textId="77777777" w:rsidTr="004256F5">
        <w:trPr>
          <w:jc w:val="center"/>
        </w:trPr>
        <w:tc>
          <w:tcPr>
            <w:tcW w:w="3049" w:type="dxa"/>
            <w:vAlign w:val="center"/>
          </w:tcPr>
          <w:p w14:paraId="266D6819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E3F51DC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E344966" w14:textId="0B83BFFE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66F0BE25" w14:textId="463A6ECE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CBB877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1484A3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D53774B" w14:textId="490FAD55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2AEF54A" w14:textId="77777777" w:rsidTr="004256F5">
        <w:trPr>
          <w:jc w:val="center"/>
        </w:trPr>
        <w:tc>
          <w:tcPr>
            <w:tcW w:w="3049" w:type="dxa"/>
            <w:vAlign w:val="center"/>
          </w:tcPr>
          <w:p w14:paraId="26BD3AB0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10.08А-КСЦ(11.08А-КСЦ). Токарь</w:t>
            </w:r>
          </w:p>
        </w:tc>
        <w:tc>
          <w:tcPr>
            <w:tcW w:w="2903" w:type="dxa"/>
            <w:vAlign w:val="center"/>
          </w:tcPr>
          <w:p w14:paraId="448137B2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C4285A0" w14:textId="58692446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F0D1C6D" w14:textId="50C530A4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508382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275EC646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9E9354E" w14:textId="37840F5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E511302" w14:textId="77777777" w:rsidTr="004256F5">
        <w:trPr>
          <w:jc w:val="center"/>
        </w:trPr>
        <w:tc>
          <w:tcPr>
            <w:tcW w:w="3049" w:type="dxa"/>
            <w:vAlign w:val="center"/>
          </w:tcPr>
          <w:p w14:paraId="0D04C66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B3CA2A3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037EE52" w14:textId="54A189B0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6CBE8353" w14:textId="53CD3310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3C101A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7E6989A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1D1F281" w14:textId="1C990A24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2E2F4FE" w14:textId="77777777" w:rsidTr="004256F5">
        <w:trPr>
          <w:jc w:val="center"/>
        </w:trPr>
        <w:tc>
          <w:tcPr>
            <w:tcW w:w="3049" w:type="dxa"/>
            <w:vAlign w:val="center"/>
          </w:tcPr>
          <w:p w14:paraId="67530CE4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12.08-КСЦ. Токарь</w:t>
            </w:r>
          </w:p>
        </w:tc>
        <w:tc>
          <w:tcPr>
            <w:tcW w:w="2903" w:type="dxa"/>
            <w:vAlign w:val="center"/>
          </w:tcPr>
          <w:p w14:paraId="78226682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AC387B4" w14:textId="542C133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A39F59C" w14:textId="0A1B8E5D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C9026C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12BA617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28F6A05" w14:textId="066B0FC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DEBD9D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7DD9BEF" w14:textId="77777777" w:rsidR="000962AE" w:rsidRPr="00755074" w:rsidRDefault="000962AE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BB40162" w14:textId="77777777" w:rsidR="000962AE" w:rsidRPr="00755074" w:rsidRDefault="000962AE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3A5D31D" w14:textId="39EAA6A9" w:rsidR="000962AE" w:rsidRPr="00755074" w:rsidRDefault="000962AE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0BA0B018" w14:textId="19279F72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E9030CF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6CAD2F7E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B03DAC0" w14:textId="1E48D947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728B92B" w14:textId="77777777" w:rsidTr="004256F5">
        <w:trPr>
          <w:jc w:val="center"/>
        </w:trPr>
        <w:tc>
          <w:tcPr>
            <w:tcW w:w="3049" w:type="dxa"/>
            <w:vAlign w:val="center"/>
          </w:tcPr>
          <w:p w14:paraId="0C10914E" w14:textId="77777777" w:rsidR="000962AE" w:rsidRPr="00755074" w:rsidRDefault="000962AE" w:rsidP="004256F5">
            <w:pPr>
              <w:pStyle w:val="aa"/>
              <w:jc w:val="left"/>
            </w:pPr>
            <w:r w:rsidRPr="00755074">
              <w:t>13.08-КСЦ. Токарь</w:t>
            </w:r>
          </w:p>
        </w:tc>
        <w:tc>
          <w:tcPr>
            <w:tcW w:w="2903" w:type="dxa"/>
            <w:vAlign w:val="center"/>
          </w:tcPr>
          <w:p w14:paraId="72A31767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5C5C1DA" w14:textId="7A086E45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3EAAB6B7" w14:textId="0188C301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6306153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791274A1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4114FA1" w14:textId="46A51794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8687A4F" w14:textId="77777777" w:rsidTr="004256F5">
        <w:trPr>
          <w:jc w:val="center"/>
        </w:trPr>
        <w:tc>
          <w:tcPr>
            <w:tcW w:w="3049" w:type="dxa"/>
            <w:vAlign w:val="center"/>
          </w:tcPr>
          <w:p w14:paraId="30546CC1" w14:textId="77777777" w:rsidR="000962AE" w:rsidRPr="00755074" w:rsidRDefault="000962AE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1DD028E" w14:textId="77777777" w:rsidR="000962AE" w:rsidRPr="00755074" w:rsidRDefault="000962AE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6B7BE48" w14:textId="307B34D8" w:rsidR="000962AE" w:rsidRPr="00755074" w:rsidRDefault="000962AE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520B8894" w14:textId="2227ACA2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F8366FD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F12CDDB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F700B25" w14:textId="29D2A4E4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C067E45" w14:textId="77777777" w:rsidTr="004256F5">
        <w:trPr>
          <w:jc w:val="center"/>
        </w:trPr>
        <w:tc>
          <w:tcPr>
            <w:tcW w:w="3049" w:type="dxa"/>
            <w:vAlign w:val="center"/>
          </w:tcPr>
          <w:p w14:paraId="0B2909CF" w14:textId="77777777" w:rsidR="000962AE" w:rsidRPr="00755074" w:rsidRDefault="000962AE" w:rsidP="004256F5">
            <w:pPr>
              <w:pStyle w:val="aa"/>
              <w:jc w:val="left"/>
            </w:pPr>
            <w:r w:rsidRPr="00755074">
              <w:t>14.08-КСЦ. Токарь</w:t>
            </w:r>
          </w:p>
        </w:tc>
        <w:tc>
          <w:tcPr>
            <w:tcW w:w="2903" w:type="dxa"/>
            <w:vAlign w:val="center"/>
          </w:tcPr>
          <w:p w14:paraId="406A0D43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F8B8C9F" w14:textId="01A70BFA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79E7BF6" w14:textId="68C56CA3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46068228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2BC00B1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17336B5" w14:textId="2958602B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FE99C46" w14:textId="77777777" w:rsidTr="004256F5">
        <w:trPr>
          <w:jc w:val="center"/>
        </w:trPr>
        <w:tc>
          <w:tcPr>
            <w:tcW w:w="3049" w:type="dxa"/>
            <w:vAlign w:val="center"/>
          </w:tcPr>
          <w:p w14:paraId="6026F699" w14:textId="77777777" w:rsidR="000962AE" w:rsidRPr="00755074" w:rsidRDefault="000962AE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51CF3B00" w14:textId="77777777" w:rsidR="000962AE" w:rsidRPr="00755074" w:rsidRDefault="000962AE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6174CAA" w14:textId="00833091" w:rsidR="000962AE" w:rsidRPr="00755074" w:rsidRDefault="000962AE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16E4CB2F" w14:textId="460868DC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253911B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3AF29A24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lastRenderedPageBreak/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8102F0C" w14:textId="21FD9CBD" w:rsidR="000962AE" w:rsidRPr="00755074" w:rsidRDefault="000962AE" w:rsidP="004256F5">
            <w:pPr>
              <w:pStyle w:val="aa"/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205A0A72" w14:textId="77777777" w:rsidTr="004256F5">
        <w:trPr>
          <w:jc w:val="center"/>
        </w:trPr>
        <w:tc>
          <w:tcPr>
            <w:tcW w:w="3049" w:type="dxa"/>
            <w:vAlign w:val="center"/>
          </w:tcPr>
          <w:p w14:paraId="701D1D1E" w14:textId="77777777" w:rsidR="000962AE" w:rsidRPr="00755074" w:rsidRDefault="000962AE" w:rsidP="004256F5">
            <w:pPr>
              <w:pStyle w:val="aa"/>
              <w:jc w:val="left"/>
            </w:pPr>
            <w:r w:rsidRPr="00755074">
              <w:t>15.08-КСЦ. Фрезеровщик (продольно-фрезерный станок)</w:t>
            </w:r>
          </w:p>
        </w:tc>
        <w:tc>
          <w:tcPr>
            <w:tcW w:w="2903" w:type="dxa"/>
            <w:vAlign w:val="center"/>
          </w:tcPr>
          <w:p w14:paraId="27F2F31F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E65C368" w14:textId="43EAEDBD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10629C7" w14:textId="0FD22F8D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47D653A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9A122CF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5C136A4" w14:textId="62FD19CB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0C98F6B" w14:textId="77777777" w:rsidTr="004256F5">
        <w:trPr>
          <w:jc w:val="center"/>
        </w:trPr>
        <w:tc>
          <w:tcPr>
            <w:tcW w:w="3049" w:type="dxa"/>
            <w:vAlign w:val="center"/>
          </w:tcPr>
          <w:p w14:paraId="394F7B3A" w14:textId="77777777" w:rsidR="000962AE" w:rsidRPr="00755074" w:rsidRDefault="000962AE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937224F" w14:textId="77777777" w:rsidR="000962AE" w:rsidRPr="00755074" w:rsidRDefault="000962AE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32BFA0F" w14:textId="26AF4071" w:rsidR="000962AE" w:rsidRPr="00755074" w:rsidRDefault="000962AE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1924BE42" w14:textId="4CB0BB78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1A3B548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706E53AF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38D5A2F" w14:textId="268E0162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BC81D04" w14:textId="77777777" w:rsidTr="004256F5">
        <w:trPr>
          <w:jc w:val="center"/>
        </w:trPr>
        <w:tc>
          <w:tcPr>
            <w:tcW w:w="3049" w:type="dxa"/>
            <w:vAlign w:val="center"/>
          </w:tcPr>
          <w:p w14:paraId="7F8FED9C" w14:textId="77777777" w:rsidR="000962AE" w:rsidRPr="00755074" w:rsidRDefault="000962AE" w:rsidP="004256F5">
            <w:pPr>
              <w:pStyle w:val="aa"/>
              <w:jc w:val="left"/>
            </w:pPr>
            <w:r w:rsidRPr="00755074">
              <w:t>16.08-КСЦ. Фрезеровщик</w:t>
            </w:r>
          </w:p>
        </w:tc>
        <w:tc>
          <w:tcPr>
            <w:tcW w:w="2903" w:type="dxa"/>
            <w:vAlign w:val="center"/>
          </w:tcPr>
          <w:p w14:paraId="4F9B6FAF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91869B6" w14:textId="2C47F2F0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89C3C7D" w14:textId="40EE4EE8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CC96B49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5625D497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459957A" w14:textId="0E025F93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D94C279" w14:textId="77777777" w:rsidTr="004256F5">
        <w:trPr>
          <w:jc w:val="center"/>
        </w:trPr>
        <w:tc>
          <w:tcPr>
            <w:tcW w:w="3049" w:type="dxa"/>
            <w:vAlign w:val="center"/>
          </w:tcPr>
          <w:p w14:paraId="470E2F65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63D02CC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DA0FC10" w14:textId="5F3FAA64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53F2D53E" w14:textId="2A5D911B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5EB86DD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57A18FD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C1931B4" w14:textId="3D96075D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7DB10F3" w14:textId="77777777" w:rsidTr="004256F5">
        <w:trPr>
          <w:jc w:val="center"/>
        </w:trPr>
        <w:tc>
          <w:tcPr>
            <w:tcW w:w="3049" w:type="dxa"/>
            <w:vAlign w:val="center"/>
          </w:tcPr>
          <w:p w14:paraId="6EF56E00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18.08-КСЦ. Слесарь-судоремонтник 2 разряда</w:t>
            </w:r>
          </w:p>
        </w:tc>
        <w:tc>
          <w:tcPr>
            <w:tcW w:w="2903" w:type="dxa"/>
            <w:vAlign w:val="center"/>
          </w:tcPr>
          <w:p w14:paraId="5889F23B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3F1EA191" w14:textId="2878A9ED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1529133E" w14:textId="7A7AE098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0023D4EE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3D3E3A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52D14500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150E7D8" w14:textId="1BAF426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1D68C03" w14:textId="77777777" w:rsidTr="004256F5">
        <w:trPr>
          <w:jc w:val="center"/>
        </w:trPr>
        <w:tc>
          <w:tcPr>
            <w:tcW w:w="3049" w:type="dxa"/>
            <w:vAlign w:val="center"/>
          </w:tcPr>
          <w:p w14:paraId="0A261F0F" w14:textId="77777777" w:rsidR="000962AE" w:rsidRPr="00755074" w:rsidRDefault="000962AE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738241B0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71EE277" w14:textId="381BBCA5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26E2CDDE" w14:textId="02835E61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60080EF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3C5F2F02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A9B45EE" w14:textId="7ACC0848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1BD52EC" w14:textId="77777777" w:rsidTr="004256F5">
        <w:trPr>
          <w:jc w:val="center"/>
        </w:trPr>
        <w:tc>
          <w:tcPr>
            <w:tcW w:w="3049" w:type="dxa"/>
            <w:vAlign w:val="center"/>
          </w:tcPr>
          <w:p w14:paraId="3EC60CAE" w14:textId="77777777" w:rsidR="000962AE" w:rsidRPr="00755074" w:rsidRDefault="000962AE" w:rsidP="004256F5">
            <w:pPr>
              <w:pStyle w:val="aa"/>
              <w:jc w:val="left"/>
            </w:pPr>
            <w:r w:rsidRPr="00755074">
              <w:t>19.08-КСЦ. Слесарь-судоремонтник 5 разряда</w:t>
            </w:r>
          </w:p>
        </w:tc>
        <w:tc>
          <w:tcPr>
            <w:tcW w:w="2903" w:type="dxa"/>
            <w:vAlign w:val="center"/>
          </w:tcPr>
          <w:p w14:paraId="4EE154E3" w14:textId="77777777" w:rsidR="000962AE" w:rsidRPr="00755074" w:rsidRDefault="000962AE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58274F6" w14:textId="1B20CDBA" w:rsidR="000962AE" w:rsidRPr="00755074" w:rsidRDefault="000962AE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8CDDBCE" w14:textId="162C7BE8" w:rsidR="000962AE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C7650E4" w14:textId="77777777" w:rsidR="000962AE" w:rsidRPr="00755074" w:rsidRDefault="000962AE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220A199D" w14:textId="77777777" w:rsidR="000962AE" w:rsidRPr="00755074" w:rsidRDefault="000962AE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8856D41" w14:textId="7D039A1E" w:rsidR="000962AE" w:rsidRPr="00755074" w:rsidRDefault="000962AE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B7F1F31" w14:textId="77777777" w:rsidTr="004256F5">
        <w:trPr>
          <w:jc w:val="center"/>
        </w:trPr>
        <w:tc>
          <w:tcPr>
            <w:tcW w:w="3049" w:type="dxa"/>
            <w:vAlign w:val="center"/>
          </w:tcPr>
          <w:p w14:paraId="4722E866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213A6188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57BC5507" w14:textId="54810C7F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6F16D757" w14:textId="605882EB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6455CFF2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5A5010BA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C9E8D9B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9AB4B92" w14:textId="71320C6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801E110" w14:textId="77777777" w:rsidTr="004256F5">
        <w:trPr>
          <w:jc w:val="center"/>
        </w:trPr>
        <w:tc>
          <w:tcPr>
            <w:tcW w:w="3049" w:type="dxa"/>
            <w:vAlign w:val="center"/>
          </w:tcPr>
          <w:p w14:paraId="16DC7E15" w14:textId="77777777" w:rsidR="00A90875" w:rsidRPr="00755074" w:rsidRDefault="00A90875" w:rsidP="004256F5">
            <w:pPr>
              <w:pStyle w:val="aa"/>
              <w:jc w:val="left"/>
            </w:pPr>
            <w:r w:rsidRPr="00755074">
              <w:lastRenderedPageBreak/>
              <w:t>20.08-КСЦ. Трубопроводчик судовой</w:t>
            </w:r>
          </w:p>
        </w:tc>
        <w:tc>
          <w:tcPr>
            <w:tcW w:w="2903" w:type="dxa"/>
            <w:vAlign w:val="center"/>
          </w:tcPr>
          <w:p w14:paraId="23DDB8F5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0C0D53DE" w14:textId="75C93941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76571C59" w14:textId="1D89BB50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4B176D3A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</w:p>
          <w:p w14:paraId="37459FDD" w14:textId="77777777" w:rsidR="005868E0" w:rsidRPr="00755074" w:rsidRDefault="005868E0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06E7851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7AE94F1E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38D1F97" w14:textId="7BF689F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B5AF1F3" w14:textId="77777777" w:rsidTr="004256F5">
        <w:trPr>
          <w:jc w:val="center"/>
        </w:trPr>
        <w:tc>
          <w:tcPr>
            <w:tcW w:w="3049" w:type="dxa"/>
            <w:vAlign w:val="center"/>
          </w:tcPr>
          <w:p w14:paraId="3B23EA4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BE02406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0D2DFC9" w14:textId="43A659A4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4DFE130" w14:textId="0FD8279F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BCEA6A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61DB7788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B857EB6" w14:textId="089E25B0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B78BB29" w14:textId="77777777" w:rsidTr="004256F5">
        <w:trPr>
          <w:jc w:val="center"/>
        </w:trPr>
        <w:tc>
          <w:tcPr>
            <w:tcW w:w="3049" w:type="dxa"/>
            <w:vAlign w:val="center"/>
          </w:tcPr>
          <w:p w14:paraId="3B00A4FC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22C629BF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273C41D4" w14:textId="5FC9B920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4DB639C2" w14:textId="511E9B20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119142C6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2D295DA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3CBA5E2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6A7B932" w14:textId="6429D8DC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DA830B8" w14:textId="77777777" w:rsidTr="004256F5">
        <w:trPr>
          <w:jc w:val="center"/>
        </w:trPr>
        <w:tc>
          <w:tcPr>
            <w:tcW w:w="3049" w:type="dxa"/>
            <w:vAlign w:val="center"/>
          </w:tcPr>
          <w:p w14:paraId="01B0E173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21.08-КСЦ. Рубщик судовой</w:t>
            </w:r>
          </w:p>
        </w:tc>
        <w:tc>
          <w:tcPr>
            <w:tcW w:w="2903" w:type="dxa"/>
            <w:vAlign w:val="center"/>
          </w:tcPr>
          <w:p w14:paraId="79C5AC2D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2F6B2B6B" w14:textId="58CFE494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3D6D7606" w14:textId="04468D78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0A6A6792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B5588F7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B743BD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5281487" w14:textId="137687C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B70076F" w14:textId="77777777" w:rsidTr="004256F5">
        <w:trPr>
          <w:jc w:val="center"/>
        </w:trPr>
        <w:tc>
          <w:tcPr>
            <w:tcW w:w="3049" w:type="dxa"/>
            <w:vAlign w:val="center"/>
          </w:tcPr>
          <w:p w14:paraId="6861ED1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FD17B14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26B5B12" w14:textId="3A80E772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B91B335" w14:textId="010F0989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F94C0D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8B79223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56E16DD" w14:textId="7AB48E4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8F1F426" w14:textId="77777777" w:rsidTr="004256F5">
        <w:trPr>
          <w:jc w:val="center"/>
        </w:trPr>
        <w:tc>
          <w:tcPr>
            <w:tcW w:w="3049" w:type="dxa"/>
            <w:vAlign w:val="center"/>
          </w:tcPr>
          <w:p w14:paraId="03D9FD6D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5CDBF8BE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7DE26910" w14:textId="7E3BC68B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71E5750F" w14:textId="1F657D33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D84A975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0AC8B02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501B34DE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EC7FAEC" w14:textId="05ACC16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B5BC2DF" w14:textId="77777777" w:rsidTr="004256F5">
        <w:trPr>
          <w:jc w:val="center"/>
        </w:trPr>
        <w:tc>
          <w:tcPr>
            <w:tcW w:w="3049" w:type="dxa"/>
            <w:vAlign w:val="center"/>
          </w:tcPr>
          <w:p w14:paraId="15300310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22.08-КСЦ. Электрогазосварщик</w:t>
            </w:r>
          </w:p>
        </w:tc>
        <w:tc>
          <w:tcPr>
            <w:tcW w:w="2903" w:type="dxa"/>
            <w:vAlign w:val="center"/>
          </w:tcPr>
          <w:p w14:paraId="6DF24B8F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0349A97C" w14:textId="563CC34C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3BF7A954" w14:textId="2930DAC1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3BCA0626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727C69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3BFAA636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lastRenderedPageBreak/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9C73C29" w14:textId="1F9F55D6" w:rsidR="00A90875" w:rsidRPr="00755074" w:rsidRDefault="00A90875" w:rsidP="004256F5">
            <w:pPr>
              <w:pStyle w:val="aa"/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355C0DC7" w14:textId="77777777" w:rsidTr="004256F5">
        <w:trPr>
          <w:jc w:val="center"/>
        </w:trPr>
        <w:tc>
          <w:tcPr>
            <w:tcW w:w="3049" w:type="dxa"/>
            <w:vAlign w:val="center"/>
          </w:tcPr>
          <w:p w14:paraId="5A4F8D8C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8F617F7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4022BFB" w14:textId="741D1DBD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725E206F" w14:textId="0AA2BF76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00F43E1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04ABC477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C9CC5C6" w14:textId="00E47ED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A1F7674" w14:textId="77777777" w:rsidTr="004256F5">
        <w:trPr>
          <w:jc w:val="center"/>
        </w:trPr>
        <w:tc>
          <w:tcPr>
            <w:tcW w:w="3049" w:type="dxa"/>
            <w:vAlign w:val="center"/>
          </w:tcPr>
          <w:p w14:paraId="278964C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5CEB3BAB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475CFD1E" w14:textId="1C0AC16A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55673440" w14:textId="6341C435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05AA20A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7295D4DD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34C589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52F03EF3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5ABC7DE" w14:textId="157CC2C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3D664E0" w14:textId="77777777" w:rsidTr="004256F5">
        <w:trPr>
          <w:jc w:val="center"/>
        </w:trPr>
        <w:tc>
          <w:tcPr>
            <w:tcW w:w="3049" w:type="dxa"/>
            <w:vAlign w:val="center"/>
          </w:tcPr>
          <w:p w14:paraId="740FFBB5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23.08-КСЦ. Слесарь-монтажник судовой</w:t>
            </w:r>
          </w:p>
        </w:tc>
        <w:tc>
          <w:tcPr>
            <w:tcW w:w="2903" w:type="dxa"/>
            <w:vAlign w:val="center"/>
          </w:tcPr>
          <w:p w14:paraId="2438381B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BCD2646" w14:textId="63AACCC2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28420354" w14:textId="37F51F53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124E4040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0786745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C296094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A6AF218" w14:textId="300668A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B8AE652" w14:textId="77777777" w:rsidTr="004256F5">
        <w:trPr>
          <w:jc w:val="center"/>
        </w:trPr>
        <w:tc>
          <w:tcPr>
            <w:tcW w:w="3049" w:type="dxa"/>
            <w:vAlign w:val="center"/>
          </w:tcPr>
          <w:p w14:paraId="72E8BD43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24.08-КСЦ. Токарь-расточник</w:t>
            </w:r>
          </w:p>
        </w:tc>
        <w:tc>
          <w:tcPr>
            <w:tcW w:w="2903" w:type="dxa"/>
            <w:vAlign w:val="center"/>
          </w:tcPr>
          <w:p w14:paraId="65B1B603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DA088E6" w14:textId="2A7E12B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2B0CA67" w14:textId="41A16B1F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351AC2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3F465319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7EEB463" w14:textId="429BBA2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4A5E9D9" w14:textId="77777777" w:rsidTr="004256F5">
        <w:trPr>
          <w:jc w:val="center"/>
        </w:trPr>
        <w:tc>
          <w:tcPr>
            <w:tcW w:w="3049" w:type="dxa"/>
            <w:vAlign w:val="center"/>
          </w:tcPr>
          <w:p w14:paraId="4AB2C60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7631C0F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038436A" w14:textId="68976046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497F1CCA" w14:textId="5515566A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C803EB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механосборочного цеха филиала АО «ЕРП» КСЦ</w:t>
            </w:r>
          </w:p>
          <w:p w14:paraId="4EF290FA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AB09DE3" w14:textId="4C4C259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9489A15" w14:textId="77777777" w:rsidTr="004256F5">
        <w:trPr>
          <w:jc w:val="center"/>
        </w:trPr>
        <w:tc>
          <w:tcPr>
            <w:tcW w:w="3049" w:type="dxa"/>
            <w:vAlign w:val="center"/>
          </w:tcPr>
          <w:p w14:paraId="1C09289D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09. Электромонтажный цех</w:t>
            </w:r>
          </w:p>
        </w:tc>
        <w:tc>
          <w:tcPr>
            <w:tcW w:w="2903" w:type="dxa"/>
            <w:vAlign w:val="center"/>
          </w:tcPr>
          <w:p w14:paraId="2667CF67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78C570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5DF321EC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369431C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84063FD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70E2D751" w14:textId="77777777" w:rsidTr="004256F5">
        <w:trPr>
          <w:jc w:val="center"/>
        </w:trPr>
        <w:tc>
          <w:tcPr>
            <w:tcW w:w="3049" w:type="dxa"/>
            <w:vAlign w:val="center"/>
          </w:tcPr>
          <w:p w14:paraId="614BE1CE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06.09-КСЦ. Электромонтажник судовой 5, 6 разряд</w:t>
            </w:r>
          </w:p>
        </w:tc>
        <w:tc>
          <w:tcPr>
            <w:tcW w:w="2903" w:type="dxa"/>
            <w:vAlign w:val="center"/>
          </w:tcPr>
          <w:p w14:paraId="3722954C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44C648F2" w14:textId="1255395F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5E93892" w14:textId="7029E014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F2BE58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321201A7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7D63CAE" w14:textId="0EE96F2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D548147" w14:textId="77777777" w:rsidTr="004256F5">
        <w:trPr>
          <w:jc w:val="center"/>
        </w:trPr>
        <w:tc>
          <w:tcPr>
            <w:tcW w:w="3049" w:type="dxa"/>
            <w:vAlign w:val="center"/>
          </w:tcPr>
          <w:p w14:paraId="496B4539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34B6CDB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6F9BDC88" w14:textId="6A86A01D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4968387B" w14:textId="2F097C23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5FF1278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E4B8FE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73DBE30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5A2B05B" w14:textId="3684A78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13C4DDD" w14:textId="77777777" w:rsidTr="004256F5">
        <w:trPr>
          <w:jc w:val="center"/>
        </w:trPr>
        <w:tc>
          <w:tcPr>
            <w:tcW w:w="3049" w:type="dxa"/>
            <w:vAlign w:val="center"/>
          </w:tcPr>
          <w:p w14:paraId="0DF0620E" w14:textId="77777777" w:rsidR="00A90875" w:rsidRPr="00755074" w:rsidRDefault="00A90875" w:rsidP="004256F5">
            <w:pPr>
              <w:pStyle w:val="aa"/>
              <w:jc w:val="left"/>
            </w:pPr>
            <w:r w:rsidRPr="00755074">
              <w:lastRenderedPageBreak/>
              <w:t>07.09-КСЦ. Электромонтажник судовой 4 разряд</w:t>
            </w:r>
          </w:p>
        </w:tc>
        <w:tc>
          <w:tcPr>
            <w:tcW w:w="2903" w:type="dxa"/>
            <w:vAlign w:val="center"/>
          </w:tcPr>
          <w:p w14:paraId="59EE5DB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88E433F" w14:textId="49B977FD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74B694D6" w14:textId="6B3FEDF5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B78C47D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0316B4D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925911A" w14:textId="49BC2B05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D4163CF" w14:textId="77777777" w:rsidTr="004256F5">
        <w:trPr>
          <w:jc w:val="center"/>
        </w:trPr>
        <w:tc>
          <w:tcPr>
            <w:tcW w:w="3049" w:type="dxa"/>
            <w:vAlign w:val="center"/>
          </w:tcPr>
          <w:p w14:paraId="118409B4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174FFE2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50892B23" w14:textId="6B3CFD9F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3948B3BC" w14:textId="10E040A6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18B82274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523FAD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405B68F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DD5C709" w14:textId="5C17F65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9460AE4" w14:textId="77777777" w:rsidTr="004256F5">
        <w:trPr>
          <w:jc w:val="center"/>
        </w:trPr>
        <w:tc>
          <w:tcPr>
            <w:tcW w:w="3049" w:type="dxa"/>
            <w:vAlign w:val="center"/>
          </w:tcPr>
          <w:p w14:paraId="309ED73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08.09-КСЦ. Обмотчик элементов электрических машин</w:t>
            </w:r>
          </w:p>
        </w:tc>
        <w:tc>
          <w:tcPr>
            <w:tcW w:w="2903" w:type="dxa"/>
            <w:vAlign w:val="center"/>
          </w:tcPr>
          <w:p w14:paraId="58B40D3C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0E6C9AFB" w14:textId="1DDABF5D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77823D09" w14:textId="3DF24E0A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6B0E72C3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01013557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5A6C88C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10C7A2D8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5BEF190" w14:textId="0366E994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E88A404" w14:textId="77777777" w:rsidTr="004256F5">
        <w:trPr>
          <w:jc w:val="center"/>
        </w:trPr>
        <w:tc>
          <w:tcPr>
            <w:tcW w:w="3049" w:type="dxa"/>
            <w:vAlign w:val="center"/>
          </w:tcPr>
          <w:p w14:paraId="2F1C7DA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09.09-КСЦ. Аккумуляторщик</w:t>
            </w:r>
          </w:p>
        </w:tc>
        <w:tc>
          <w:tcPr>
            <w:tcW w:w="2903" w:type="dxa"/>
            <w:vAlign w:val="center"/>
          </w:tcPr>
          <w:p w14:paraId="730E6688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A8065F2" w14:textId="6BEC1D56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7AD3B62C" w14:textId="1381A0BB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700BE35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электромонтажного цеха филиала АО «ЕРП» КСЦ</w:t>
            </w:r>
          </w:p>
          <w:p w14:paraId="628DB36B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1290A9A" w14:textId="1F281F2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AA0214A" w14:textId="77777777" w:rsidTr="004256F5">
        <w:trPr>
          <w:jc w:val="center"/>
        </w:trPr>
        <w:tc>
          <w:tcPr>
            <w:tcW w:w="3049" w:type="dxa"/>
            <w:vAlign w:val="center"/>
          </w:tcPr>
          <w:p w14:paraId="6B0900D9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10. Энергомеханический цех</w:t>
            </w:r>
          </w:p>
        </w:tc>
        <w:tc>
          <w:tcPr>
            <w:tcW w:w="2903" w:type="dxa"/>
            <w:vAlign w:val="center"/>
          </w:tcPr>
          <w:p w14:paraId="5372650A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69B1329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63B06A0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17A1633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3B24F7C" w14:textId="613FB744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6F17246" w14:textId="77777777" w:rsidTr="004256F5">
        <w:trPr>
          <w:jc w:val="center"/>
        </w:trPr>
        <w:tc>
          <w:tcPr>
            <w:tcW w:w="3049" w:type="dxa"/>
            <w:vAlign w:val="center"/>
          </w:tcPr>
          <w:p w14:paraId="5C29DFA2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Бригада по обслуживанию и ремонту технологического оборудования</w:t>
            </w:r>
          </w:p>
        </w:tc>
        <w:tc>
          <w:tcPr>
            <w:tcW w:w="2903" w:type="dxa"/>
            <w:vAlign w:val="center"/>
          </w:tcPr>
          <w:p w14:paraId="4D753C31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259304AF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14278219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AB6A85D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C65C2DD" w14:textId="646689F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2965517" w14:textId="77777777" w:rsidTr="004256F5">
        <w:trPr>
          <w:jc w:val="center"/>
        </w:trPr>
        <w:tc>
          <w:tcPr>
            <w:tcW w:w="3049" w:type="dxa"/>
            <w:vAlign w:val="center"/>
          </w:tcPr>
          <w:p w14:paraId="37B9C70A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06.10-КСЦ. Слесарь-ремонтник</w:t>
            </w:r>
          </w:p>
        </w:tc>
        <w:tc>
          <w:tcPr>
            <w:tcW w:w="2903" w:type="dxa"/>
            <w:vAlign w:val="center"/>
          </w:tcPr>
          <w:p w14:paraId="6D159BC7" w14:textId="76A7D801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10616A1" w14:textId="5C2E622E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19F09B7" w14:textId="69D3F0D6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D44624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энергомеханического цеха филиала АО «ЕРП» КСЦ</w:t>
            </w:r>
          </w:p>
          <w:p w14:paraId="637A6154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8F4CE2C" w14:textId="1EDA6D90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AC4BE1A" w14:textId="77777777" w:rsidTr="004256F5">
        <w:trPr>
          <w:jc w:val="center"/>
        </w:trPr>
        <w:tc>
          <w:tcPr>
            <w:tcW w:w="3049" w:type="dxa"/>
            <w:vAlign w:val="center"/>
          </w:tcPr>
          <w:p w14:paraId="2C4B046F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Бригада по ремонту и обслуживанию трубопроводных сетей</w:t>
            </w:r>
          </w:p>
        </w:tc>
        <w:tc>
          <w:tcPr>
            <w:tcW w:w="2903" w:type="dxa"/>
            <w:vAlign w:val="center"/>
          </w:tcPr>
          <w:p w14:paraId="54F5EF30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9E5EE9C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04FFBF47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6259A9C8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24D35731" w14:textId="3CA9EB4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B17B2CA" w14:textId="77777777" w:rsidTr="004256F5">
        <w:trPr>
          <w:jc w:val="center"/>
        </w:trPr>
        <w:tc>
          <w:tcPr>
            <w:tcW w:w="3049" w:type="dxa"/>
            <w:vAlign w:val="center"/>
          </w:tcPr>
          <w:p w14:paraId="48BDDA57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10.10-КСЦ. Электрогазосварщик</w:t>
            </w:r>
          </w:p>
        </w:tc>
        <w:tc>
          <w:tcPr>
            <w:tcW w:w="2903" w:type="dxa"/>
            <w:vAlign w:val="center"/>
          </w:tcPr>
          <w:p w14:paraId="366E0EDA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373C9378" w14:textId="7A7954F3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29F22701" w14:textId="4815F580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7F29562F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6680234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49CF24F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энергомеханического цеха филиала АО «ЕРП» КСЦ</w:t>
            </w:r>
          </w:p>
          <w:p w14:paraId="2ACAA64C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B5A87C7" w14:textId="5963162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9D65E75" w14:textId="77777777" w:rsidTr="004256F5">
        <w:trPr>
          <w:jc w:val="center"/>
        </w:trPr>
        <w:tc>
          <w:tcPr>
            <w:tcW w:w="3049" w:type="dxa"/>
            <w:vAlign w:val="center"/>
          </w:tcPr>
          <w:p w14:paraId="7732AC85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E1172E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E723395" w14:textId="1BBCF11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E3193FF" w14:textId="4B03EEB5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F0798AA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энергомеханического цеха филиала АО «ЕРП» КСЦ</w:t>
            </w:r>
          </w:p>
          <w:p w14:paraId="6178BBD9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FCB6B0A" w14:textId="0EABE14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336AD3C" w14:textId="77777777" w:rsidTr="004256F5">
        <w:trPr>
          <w:jc w:val="center"/>
        </w:trPr>
        <w:tc>
          <w:tcPr>
            <w:tcW w:w="3049" w:type="dxa"/>
            <w:vAlign w:val="center"/>
          </w:tcPr>
          <w:p w14:paraId="5FF2AA35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7B78AF2F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5FE5888C" w14:textId="7F4E5416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03B4410C" w14:textId="69B70852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73231158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530293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энергомеханического цеха филиала АО «ЕРП» КСЦ</w:t>
            </w:r>
          </w:p>
          <w:p w14:paraId="13A95A14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2F16EDB" w14:textId="2F59319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5E69EA0" w14:textId="77777777" w:rsidTr="004256F5">
        <w:trPr>
          <w:jc w:val="center"/>
        </w:trPr>
        <w:tc>
          <w:tcPr>
            <w:tcW w:w="3049" w:type="dxa"/>
            <w:vAlign w:val="center"/>
          </w:tcPr>
          <w:p w14:paraId="43A0C34B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Бригада по ремонту электрооборудования</w:t>
            </w:r>
          </w:p>
        </w:tc>
        <w:tc>
          <w:tcPr>
            <w:tcW w:w="2903" w:type="dxa"/>
            <w:vAlign w:val="center"/>
          </w:tcPr>
          <w:p w14:paraId="0970EEB0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4C8192A1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21E3094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DE793A8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818439C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79DEE66E" w14:textId="77777777" w:rsidTr="004256F5">
        <w:trPr>
          <w:jc w:val="center"/>
        </w:trPr>
        <w:tc>
          <w:tcPr>
            <w:tcW w:w="3049" w:type="dxa"/>
            <w:vAlign w:val="center"/>
          </w:tcPr>
          <w:p w14:paraId="6B6029A1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14.10-КСЦ. Слесарь-электрик по ремонту электрооборудования</w:t>
            </w:r>
          </w:p>
        </w:tc>
        <w:tc>
          <w:tcPr>
            <w:tcW w:w="2903" w:type="dxa"/>
            <w:vAlign w:val="center"/>
          </w:tcPr>
          <w:p w14:paraId="6329E69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9803EA4" w14:textId="3A7A51F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27F00939" w14:textId="4512126A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E9E9BE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энергомеханического цеха филиала АО «ЕРП» КСЦ</w:t>
            </w:r>
          </w:p>
          <w:p w14:paraId="65D0091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8F8BFB1" w14:textId="59961F0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C760CB9" w14:textId="77777777" w:rsidTr="004256F5">
        <w:trPr>
          <w:jc w:val="center"/>
        </w:trPr>
        <w:tc>
          <w:tcPr>
            <w:tcW w:w="3049" w:type="dxa"/>
            <w:vAlign w:val="center"/>
          </w:tcPr>
          <w:p w14:paraId="773AF0FC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11. Ремонтно-строительный участок</w:t>
            </w:r>
          </w:p>
        </w:tc>
        <w:tc>
          <w:tcPr>
            <w:tcW w:w="2903" w:type="dxa"/>
            <w:vAlign w:val="center"/>
          </w:tcPr>
          <w:p w14:paraId="2B3BEA7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349E6E89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3D03440E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1568F19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30BC8CE5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3F902917" w14:textId="77777777" w:rsidTr="004256F5">
        <w:trPr>
          <w:jc w:val="center"/>
        </w:trPr>
        <w:tc>
          <w:tcPr>
            <w:tcW w:w="3049" w:type="dxa"/>
            <w:vAlign w:val="center"/>
          </w:tcPr>
          <w:p w14:paraId="67D305B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01.11-КСЦ. Начальник участка</w:t>
            </w:r>
          </w:p>
        </w:tc>
        <w:tc>
          <w:tcPr>
            <w:tcW w:w="2903" w:type="dxa"/>
            <w:vAlign w:val="center"/>
          </w:tcPr>
          <w:p w14:paraId="259069D9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0396E2B" w14:textId="01A7D45E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26443446" w14:textId="36E16D8B" w:rsidR="00A90875" w:rsidRPr="00755074" w:rsidRDefault="000962AE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196344D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1A6143C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0718F38" w14:textId="7BA6A60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46248B1" w14:textId="77777777" w:rsidTr="004256F5">
        <w:trPr>
          <w:jc w:val="center"/>
        </w:trPr>
        <w:tc>
          <w:tcPr>
            <w:tcW w:w="3049" w:type="dxa"/>
            <w:vAlign w:val="center"/>
          </w:tcPr>
          <w:p w14:paraId="188537B7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02.11-КСЦ. Столяр судовой</w:t>
            </w:r>
          </w:p>
        </w:tc>
        <w:tc>
          <w:tcPr>
            <w:tcW w:w="2903" w:type="dxa"/>
            <w:vAlign w:val="center"/>
          </w:tcPr>
          <w:p w14:paraId="49B73196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3F6139F" w14:textId="1E8AC6E2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25B8337" w14:textId="7D75EBE3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BC5C79E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1D87F528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3D4C3A5" w14:textId="2B0B75D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4743E31" w14:textId="77777777" w:rsidTr="004256F5">
        <w:trPr>
          <w:jc w:val="center"/>
        </w:trPr>
        <w:tc>
          <w:tcPr>
            <w:tcW w:w="3049" w:type="dxa"/>
            <w:vAlign w:val="center"/>
          </w:tcPr>
          <w:p w14:paraId="198B672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03.11-КСЦ. Плотник</w:t>
            </w:r>
          </w:p>
        </w:tc>
        <w:tc>
          <w:tcPr>
            <w:tcW w:w="2903" w:type="dxa"/>
            <w:vAlign w:val="center"/>
          </w:tcPr>
          <w:p w14:paraId="1401D7A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5BB0540" w14:textId="4CFC9070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2C52B17" w14:textId="5B68C2F9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112C5B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38386F80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81A4FCC" w14:textId="43FB8C51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40254C2" w14:textId="77777777" w:rsidTr="004256F5">
        <w:trPr>
          <w:jc w:val="center"/>
        </w:trPr>
        <w:tc>
          <w:tcPr>
            <w:tcW w:w="3049" w:type="dxa"/>
            <w:vAlign w:val="center"/>
          </w:tcPr>
          <w:p w14:paraId="0A82CC06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04.11-КСЦ. Маляр</w:t>
            </w:r>
          </w:p>
        </w:tc>
        <w:tc>
          <w:tcPr>
            <w:tcW w:w="2903" w:type="dxa"/>
            <w:vAlign w:val="center"/>
          </w:tcPr>
          <w:p w14:paraId="56D9BD12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7A3752E6" w14:textId="103DF0D8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377428F5" w14:textId="530229A5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0E02651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E540BF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795B7E62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60C616C" w14:textId="3400329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F53DA41" w14:textId="77777777" w:rsidTr="004256F5">
        <w:trPr>
          <w:jc w:val="center"/>
        </w:trPr>
        <w:tc>
          <w:tcPr>
            <w:tcW w:w="3049" w:type="dxa"/>
            <w:vAlign w:val="center"/>
          </w:tcPr>
          <w:p w14:paraId="487A7F3A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E6FAB5D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D0DD9B7" w14:textId="334D49AA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7660D88" w14:textId="49EADF10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122024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10BD6E6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lastRenderedPageBreak/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E402EE5" w14:textId="024C316F" w:rsidR="00A90875" w:rsidRPr="00755074" w:rsidRDefault="00A90875" w:rsidP="004256F5">
            <w:pPr>
              <w:pStyle w:val="aa"/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5422A436" w14:textId="77777777" w:rsidTr="004256F5">
        <w:trPr>
          <w:jc w:val="center"/>
        </w:trPr>
        <w:tc>
          <w:tcPr>
            <w:tcW w:w="3049" w:type="dxa"/>
            <w:vAlign w:val="center"/>
          </w:tcPr>
          <w:p w14:paraId="1EE89D5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5CE824FC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0DFBB5A" w14:textId="370FC544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32234370" w14:textId="06F8911B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DDEEE11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3C5FB58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EC2D999" w14:textId="2ABFCD4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7139F51" w14:textId="77777777" w:rsidTr="004256F5">
        <w:trPr>
          <w:jc w:val="center"/>
        </w:trPr>
        <w:tc>
          <w:tcPr>
            <w:tcW w:w="3049" w:type="dxa"/>
            <w:vAlign w:val="center"/>
          </w:tcPr>
          <w:p w14:paraId="50029F75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FAC1E4E" w14:textId="77777777" w:rsidR="00A90875" w:rsidRPr="00755074" w:rsidRDefault="00A90875" w:rsidP="004256F5">
            <w:pPr>
              <w:pStyle w:val="aa"/>
            </w:pPr>
            <w:r w:rsidRPr="00755074">
              <w:t>Аэрозоли ПФД: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59133ECC" w14:textId="730F989E" w:rsidR="00A90875" w:rsidRPr="00755074" w:rsidRDefault="00A90875" w:rsidP="004256F5">
            <w:pPr>
              <w:pStyle w:val="aa"/>
            </w:pPr>
            <w:r w:rsidRPr="00755074">
              <w:t>Снижение уровня воздейсвия АПФД</w:t>
            </w:r>
          </w:p>
        </w:tc>
        <w:tc>
          <w:tcPr>
            <w:tcW w:w="2126" w:type="dxa"/>
            <w:vAlign w:val="center"/>
          </w:tcPr>
          <w:p w14:paraId="525CF53F" w14:textId="66F624AC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422AC5CC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6B27273E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5339434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56D61EDB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F6A9644" w14:textId="1F1B07F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409011E" w14:textId="77777777" w:rsidTr="004256F5">
        <w:trPr>
          <w:jc w:val="center"/>
        </w:trPr>
        <w:tc>
          <w:tcPr>
            <w:tcW w:w="3049" w:type="dxa"/>
            <w:vAlign w:val="center"/>
          </w:tcPr>
          <w:p w14:paraId="76D3E6E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05.11-КСЦ. Заместитель начальника участка</w:t>
            </w:r>
          </w:p>
        </w:tc>
        <w:tc>
          <w:tcPr>
            <w:tcW w:w="2903" w:type="dxa"/>
            <w:vAlign w:val="center"/>
          </w:tcPr>
          <w:p w14:paraId="3A4EFFA5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3B22600" w14:textId="385EDA36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468854C" w14:textId="19EE84FA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8CE906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47866016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9210D54" w14:textId="2170F09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D778538" w14:textId="77777777" w:rsidTr="004256F5">
        <w:trPr>
          <w:jc w:val="center"/>
        </w:trPr>
        <w:tc>
          <w:tcPr>
            <w:tcW w:w="3049" w:type="dxa"/>
            <w:vAlign w:val="center"/>
          </w:tcPr>
          <w:p w14:paraId="787CBF2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07.11-КСЦ. Маляр</w:t>
            </w:r>
          </w:p>
        </w:tc>
        <w:tc>
          <w:tcPr>
            <w:tcW w:w="2903" w:type="dxa"/>
            <w:vAlign w:val="center"/>
          </w:tcPr>
          <w:p w14:paraId="64BF1509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196E57F" w14:textId="29E62A5A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64EEE9D7" w14:textId="68B135C8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8197520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5351DEA8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C8DB97E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2411EF3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F11EB2A" w14:textId="5CB33A90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5650785" w14:textId="77777777" w:rsidTr="004256F5">
        <w:trPr>
          <w:jc w:val="center"/>
        </w:trPr>
        <w:tc>
          <w:tcPr>
            <w:tcW w:w="3049" w:type="dxa"/>
            <w:vAlign w:val="center"/>
          </w:tcPr>
          <w:p w14:paraId="7D3EA2D0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6F8EDDC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6CA0B20" w14:textId="7DF38546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019D4A5" w14:textId="5E837890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9FF87E5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1B0D40B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679B015" w14:textId="767E26C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29349E2" w14:textId="77777777" w:rsidTr="004256F5">
        <w:trPr>
          <w:jc w:val="center"/>
        </w:trPr>
        <w:tc>
          <w:tcPr>
            <w:tcW w:w="3049" w:type="dxa"/>
            <w:vAlign w:val="center"/>
          </w:tcPr>
          <w:p w14:paraId="6FDE56C0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FB2F0FF" w14:textId="77777777" w:rsidR="00A90875" w:rsidRPr="00755074" w:rsidRDefault="00A90875" w:rsidP="004256F5">
            <w:pPr>
              <w:pStyle w:val="aa"/>
            </w:pPr>
            <w:r w:rsidRPr="00755074">
              <w:t>Аэрозоли ПФД: Использование эффектиных СИЗОД</w:t>
            </w:r>
          </w:p>
        </w:tc>
        <w:tc>
          <w:tcPr>
            <w:tcW w:w="2126" w:type="dxa"/>
            <w:vAlign w:val="center"/>
          </w:tcPr>
          <w:p w14:paraId="4ED43A2E" w14:textId="024CD2AF" w:rsidR="00A90875" w:rsidRPr="00755074" w:rsidRDefault="00A90875" w:rsidP="004256F5">
            <w:pPr>
              <w:pStyle w:val="aa"/>
            </w:pPr>
            <w:r w:rsidRPr="00755074">
              <w:t>Снижение уровня воздействия АПФД</w:t>
            </w:r>
          </w:p>
        </w:tc>
        <w:tc>
          <w:tcPr>
            <w:tcW w:w="2126" w:type="dxa"/>
            <w:vAlign w:val="center"/>
          </w:tcPr>
          <w:p w14:paraId="3EC8E4DB" w14:textId="218C30BF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06D7C081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213D4A52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3C007FD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7A357CF3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1075D4D" w14:textId="3965059C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69569B7" w14:textId="77777777" w:rsidTr="004256F5">
        <w:trPr>
          <w:jc w:val="center"/>
        </w:trPr>
        <w:tc>
          <w:tcPr>
            <w:tcW w:w="3049" w:type="dxa"/>
            <w:vAlign w:val="center"/>
          </w:tcPr>
          <w:p w14:paraId="2786472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563A9A2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B6F943A" w14:textId="583B279D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42964FE2" w14:textId="63F2A736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B8370A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ремонтно-строительного цеха филиала АО «ЕРП» КСЦ</w:t>
            </w:r>
          </w:p>
          <w:p w14:paraId="1C84E76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lastRenderedPageBreak/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1ADE0CA" w14:textId="350D531D" w:rsidR="00A90875" w:rsidRPr="00755074" w:rsidRDefault="00A90875" w:rsidP="004256F5">
            <w:pPr>
              <w:pStyle w:val="aa"/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15C99A0F" w14:textId="77777777" w:rsidTr="004256F5">
        <w:trPr>
          <w:jc w:val="center"/>
        </w:trPr>
        <w:tc>
          <w:tcPr>
            <w:tcW w:w="3049" w:type="dxa"/>
            <w:vAlign w:val="center"/>
          </w:tcPr>
          <w:p w14:paraId="5D05847E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12. Березовская ремонтно-механическая мастерская флота</w:t>
            </w:r>
          </w:p>
        </w:tc>
        <w:tc>
          <w:tcPr>
            <w:tcW w:w="2903" w:type="dxa"/>
            <w:vAlign w:val="center"/>
          </w:tcPr>
          <w:p w14:paraId="37B8CF15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47ED356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72261238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3995E6D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46C52FDA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3E0836A0" w14:textId="77777777" w:rsidTr="004256F5">
        <w:trPr>
          <w:jc w:val="center"/>
        </w:trPr>
        <w:tc>
          <w:tcPr>
            <w:tcW w:w="3049" w:type="dxa"/>
            <w:vAlign w:val="center"/>
          </w:tcPr>
          <w:p w14:paraId="7227FF72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07.12-КСЦ. Слесарь-ремонтник</w:t>
            </w:r>
          </w:p>
        </w:tc>
        <w:tc>
          <w:tcPr>
            <w:tcW w:w="2903" w:type="dxa"/>
            <w:vAlign w:val="center"/>
          </w:tcPr>
          <w:p w14:paraId="037FBBFE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565BB140" w14:textId="706B9A09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16ABC403" w14:textId="6A623B2C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38F2946F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568B5FC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березовской ремонтно-механической мастерской филиала АО «ЕРП» КСЦ</w:t>
            </w:r>
          </w:p>
          <w:p w14:paraId="3BE7754C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98BAA12" w14:textId="39719791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A4404AB" w14:textId="77777777" w:rsidTr="004256F5">
        <w:trPr>
          <w:jc w:val="center"/>
        </w:trPr>
        <w:tc>
          <w:tcPr>
            <w:tcW w:w="3049" w:type="dxa"/>
            <w:vAlign w:val="center"/>
          </w:tcPr>
          <w:p w14:paraId="5C2479E8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09.12-КСЦ. Рабочий береговой</w:t>
            </w:r>
          </w:p>
        </w:tc>
        <w:tc>
          <w:tcPr>
            <w:tcW w:w="2903" w:type="dxa"/>
            <w:vAlign w:val="center"/>
          </w:tcPr>
          <w:p w14:paraId="7E6594B1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A063B38" w14:textId="6B01409B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7C1AA2FD" w14:textId="48C55E58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4EBC75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березовской ремонтно-механической мастерской филиала АО «ЕРП» КСЦ</w:t>
            </w:r>
          </w:p>
          <w:p w14:paraId="044AF8CD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B3779AF" w14:textId="38898A2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AA57D11" w14:textId="77777777" w:rsidTr="004256F5">
        <w:trPr>
          <w:jc w:val="center"/>
        </w:trPr>
        <w:tc>
          <w:tcPr>
            <w:tcW w:w="3049" w:type="dxa"/>
            <w:vAlign w:val="center"/>
          </w:tcPr>
          <w:p w14:paraId="0E73E2A6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11.12-КСЦ. Электрогазосварщик</w:t>
            </w:r>
          </w:p>
        </w:tc>
        <w:tc>
          <w:tcPr>
            <w:tcW w:w="2903" w:type="dxa"/>
            <w:vAlign w:val="center"/>
          </w:tcPr>
          <w:p w14:paraId="0ECABB92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28A8B89" w14:textId="2A186588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6817C2C9" w14:textId="69E4DFF4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0E6FC27E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29885D0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березовской ремонтно-механической мастерской филиала АО «ЕРП» КСЦ</w:t>
            </w:r>
          </w:p>
          <w:p w14:paraId="605272D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60DCE05" w14:textId="32D47D0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6EED4C9" w14:textId="77777777" w:rsidTr="004256F5">
        <w:trPr>
          <w:jc w:val="center"/>
        </w:trPr>
        <w:tc>
          <w:tcPr>
            <w:tcW w:w="3049" w:type="dxa"/>
            <w:vAlign w:val="center"/>
          </w:tcPr>
          <w:p w14:paraId="69BBDA8D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6BC4A35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077BE2D" w14:textId="04FBE98D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CC7A5E7" w14:textId="4F3B8337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42347BCA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березовской ремонтно-механической мастерской филиала АО «ЕРП» КСЦ</w:t>
            </w:r>
          </w:p>
          <w:p w14:paraId="727DCB5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EEFF74B" w14:textId="1087196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C35C4FC" w14:textId="77777777" w:rsidTr="004256F5">
        <w:trPr>
          <w:jc w:val="center"/>
        </w:trPr>
        <w:tc>
          <w:tcPr>
            <w:tcW w:w="3049" w:type="dxa"/>
            <w:vAlign w:val="center"/>
          </w:tcPr>
          <w:p w14:paraId="0365E303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76C2A235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23D5CD55" w14:textId="3925A947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5C32F5F1" w14:textId="4CD25B1D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7085268D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</w:p>
          <w:p w14:paraId="02DA6A33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A120401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березовской ремонтно-механической мастерской филиала АО «ЕРП» КСЦ</w:t>
            </w:r>
          </w:p>
          <w:p w14:paraId="103071F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D908472" w14:textId="2E9CE4C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0400744" w14:textId="77777777" w:rsidTr="004256F5">
        <w:trPr>
          <w:jc w:val="center"/>
        </w:trPr>
        <w:tc>
          <w:tcPr>
            <w:tcW w:w="3049" w:type="dxa"/>
            <w:vAlign w:val="center"/>
          </w:tcPr>
          <w:p w14:paraId="55D2BA88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13. Цех сборки корпусов металлических судов</w:t>
            </w:r>
          </w:p>
        </w:tc>
        <w:tc>
          <w:tcPr>
            <w:tcW w:w="2903" w:type="dxa"/>
            <w:vAlign w:val="center"/>
          </w:tcPr>
          <w:p w14:paraId="104ADC1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22E9E1F4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018E1CB2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43EF7DFA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5C0CB31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3928413F" w14:textId="77777777" w:rsidTr="004256F5">
        <w:trPr>
          <w:jc w:val="center"/>
        </w:trPr>
        <w:tc>
          <w:tcPr>
            <w:tcW w:w="3049" w:type="dxa"/>
            <w:vAlign w:val="center"/>
          </w:tcPr>
          <w:p w14:paraId="1363AE32" w14:textId="77777777" w:rsidR="00A90875" w:rsidRPr="00755074" w:rsidRDefault="00A90875" w:rsidP="004256F5">
            <w:pPr>
              <w:pStyle w:val="aa"/>
              <w:jc w:val="left"/>
            </w:pPr>
            <w:r w:rsidRPr="00755074">
              <w:lastRenderedPageBreak/>
              <w:t>05.13-КСЦ. Подсобный рабочий</w:t>
            </w:r>
          </w:p>
        </w:tc>
        <w:tc>
          <w:tcPr>
            <w:tcW w:w="2903" w:type="dxa"/>
            <w:vAlign w:val="center"/>
          </w:tcPr>
          <w:p w14:paraId="721E7C9E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69FAC0B" w14:textId="74DBC987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0697D22E" w14:textId="07D6B036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966DA5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49D24AB0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2388260B" w14:textId="1B33245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1CBCA2D" w14:textId="77777777" w:rsidTr="004256F5">
        <w:trPr>
          <w:jc w:val="center"/>
        </w:trPr>
        <w:tc>
          <w:tcPr>
            <w:tcW w:w="3049" w:type="dxa"/>
            <w:vAlign w:val="center"/>
          </w:tcPr>
          <w:p w14:paraId="585BF224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07.13-КСЦ. Сборщик корпусов металлических судов</w:t>
            </w:r>
          </w:p>
        </w:tc>
        <w:tc>
          <w:tcPr>
            <w:tcW w:w="2903" w:type="dxa"/>
            <w:vAlign w:val="center"/>
          </w:tcPr>
          <w:p w14:paraId="5A652A44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76134EB6" w14:textId="2ECF3DD9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5DBF9E6A" w14:textId="54D0A38E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4C5C25D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1B2D43E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3293481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74088C5" w14:textId="3EE0CC7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00DE317" w14:textId="77777777" w:rsidTr="004256F5">
        <w:trPr>
          <w:jc w:val="center"/>
        </w:trPr>
        <w:tc>
          <w:tcPr>
            <w:tcW w:w="3049" w:type="dxa"/>
            <w:vAlign w:val="center"/>
          </w:tcPr>
          <w:p w14:paraId="62180DA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4FD1337C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27B0F823" w14:textId="5F8486C5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B2C1342" w14:textId="7F5FF7F7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4EB9BD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0DC5C71F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7749F3D" w14:textId="1D7AAD3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C0E370B" w14:textId="77777777" w:rsidTr="004256F5">
        <w:trPr>
          <w:jc w:val="center"/>
        </w:trPr>
        <w:tc>
          <w:tcPr>
            <w:tcW w:w="3049" w:type="dxa"/>
            <w:vAlign w:val="center"/>
          </w:tcPr>
          <w:p w14:paraId="3FCDD3F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564A09DE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716960A3" w14:textId="7A3324B4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72AD48FE" w14:textId="1BD0333B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3B718015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CD63B2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41A8ED69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8A8BAAD" w14:textId="46C6CEA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4825FFE3" w14:textId="77777777" w:rsidTr="004256F5">
        <w:trPr>
          <w:jc w:val="center"/>
        </w:trPr>
        <w:tc>
          <w:tcPr>
            <w:tcW w:w="3049" w:type="dxa"/>
            <w:vAlign w:val="center"/>
          </w:tcPr>
          <w:p w14:paraId="586283A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08.13-КСЦ. Электросварщик на автоматических и полуавтоматических машинах</w:t>
            </w:r>
          </w:p>
        </w:tc>
        <w:tc>
          <w:tcPr>
            <w:tcW w:w="2903" w:type="dxa"/>
            <w:vAlign w:val="center"/>
          </w:tcPr>
          <w:p w14:paraId="56626627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17F5CC00" w14:textId="1714183C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4B9FC9B5" w14:textId="464ACB5A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45DC21FC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4C09F6F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3553AC15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5FD795E" w14:textId="2019F8D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05080F6" w14:textId="77777777" w:rsidTr="004256F5">
        <w:trPr>
          <w:jc w:val="center"/>
        </w:trPr>
        <w:tc>
          <w:tcPr>
            <w:tcW w:w="3049" w:type="dxa"/>
            <w:vAlign w:val="center"/>
          </w:tcPr>
          <w:p w14:paraId="74D6812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4259F44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25BD556" w14:textId="78F27F99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681411B7" w14:textId="0C65154E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64F892A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2F1E6C67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D31888E" w14:textId="3974863E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7D88BAD1" w14:textId="77777777" w:rsidTr="004256F5">
        <w:trPr>
          <w:jc w:val="center"/>
        </w:trPr>
        <w:tc>
          <w:tcPr>
            <w:tcW w:w="3049" w:type="dxa"/>
            <w:vAlign w:val="center"/>
          </w:tcPr>
          <w:p w14:paraId="1B701AE3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36C42ED0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1F44ABD2" w14:textId="0A160D91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28804AFE" w14:textId="2B132E9D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CC9B27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40D13270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488C20A" w14:textId="0FB957E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16EBF64" w14:textId="77777777" w:rsidTr="004256F5">
        <w:trPr>
          <w:jc w:val="center"/>
        </w:trPr>
        <w:tc>
          <w:tcPr>
            <w:tcW w:w="3049" w:type="dxa"/>
            <w:vAlign w:val="center"/>
          </w:tcPr>
          <w:p w14:paraId="0173E52E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09.13-КСЦ. Наладчик сварочного и газоплазморезательного оборудования</w:t>
            </w:r>
          </w:p>
        </w:tc>
        <w:tc>
          <w:tcPr>
            <w:tcW w:w="2903" w:type="dxa"/>
            <w:vAlign w:val="center"/>
          </w:tcPr>
          <w:p w14:paraId="562BD5EC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ABAB21F" w14:textId="0B132642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17505071" w14:textId="166DAA32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F2AB83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24EA2CE3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6C8D3B6" w14:textId="1D48745C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61AF301" w14:textId="77777777" w:rsidTr="004256F5">
        <w:trPr>
          <w:jc w:val="center"/>
        </w:trPr>
        <w:tc>
          <w:tcPr>
            <w:tcW w:w="3049" w:type="dxa"/>
            <w:vAlign w:val="center"/>
          </w:tcPr>
          <w:p w14:paraId="30B123BD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6B4DD48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3399E1E8" w14:textId="78AF5663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317C5773" w14:textId="51D885AF" w:rsidR="00A90875" w:rsidRPr="00755074" w:rsidRDefault="00A90875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7B4D8D29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0A33AC46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7B64B69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61BCE145" w14:textId="6A921FA7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365E9810" w14:textId="77777777" w:rsidTr="004256F5">
        <w:trPr>
          <w:jc w:val="center"/>
        </w:trPr>
        <w:tc>
          <w:tcPr>
            <w:tcW w:w="3049" w:type="dxa"/>
            <w:vAlign w:val="center"/>
          </w:tcPr>
          <w:p w14:paraId="72E92628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10.13-КСЦ. Газорезчик</w:t>
            </w:r>
          </w:p>
        </w:tc>
        <w:tc>
          <w:tcPr>
            <w:tcW w:w="2903" w:type="dxa"/>
            <w:vAlign w:val="center"/>
          </w:tcPr>
          <w:p w14:paraId="7569C098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50E6EFE" w14:textId="79921ECE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5C4F624" w14:textId="5D825C87" w:rsidR="00A90875" w:rsidRPr="00755074" w:rsidRDefault="00344AFA" w:rsidP="004256F5">
            <w:pPr>
              <w:jc w:val="center"/>
              <w:rPr>
                <w:sz w:val="20"/>
              </w:rPr>
            </w:pPr>
            <w:r w:rsidRPr="00755074">
              <w:rPr>
                <w:sz w:val="20"/>
              </w:rPr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3023A443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цех сборки корпусов металлических судов филиала АО «ЕРП» КСЦ</w:t>
            </w:r>
          </w:p>
          <w:p w14:paraId="6261685E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DEDC9AC" w14:textId="4BB93F19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361CAD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5FC69B6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Доковый участок</w:t>
            </w:r>
          </w:p>
        </w:tc>
        <w:tc>
          <w:tcPr>
            <w:tcW w:w="2903" w:type="dxa"/>
            <w:vAlign w:val="center"/>
          </w:tcPr>
          <w:p w14:paraId="1F706B6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36D4DA55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1EC8C42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1719B468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502AC203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0C013D77" w14:textId="77777777" w:rsidTr="004256F5">
        <w:trPr>
          <w:jc w:val="center"/>
        </w:trPr>
        <w:tc>
          <w:tcPr>
            <w:tcW w:w="3049" w:type="dxa"/>
            <w:vAlign w:val="center"/>
          </w:tcPr>
          <w:p w14:paraId="29AEE369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t>14, 15. Плавучий док 441, плавучий док 450</w:t>
            </w:r>
          </w:p>
        </w:tc>
        <w:tc>
          <w:tcPr>
            <w:tcW w:w="2903" w:type="dxa"/>
            <w:vAlign w:val="center"/>
          </w:tcPr>
          <w:p w14:paraId="3556F60E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642A58CA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479D3831" w14:textId="55287550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03DDDD86" w14:textId="292F49D1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71881101" w14:textId="0C29585B" w:rsidR="00A90875" w:rsidRPr="00755074" w:rsidRDefault="00A90875" w:rsidP="004256F5">
            <w:pPr>
              <w:pStyle w:val="aa"/>
            </w:pPr>
          </w:p>
        </w:tc>
      </w:tr>
      <w:tr w:rsidR="002F002C" w:rsidRPr="00755074" w14:paraId="22BEDC42" w14:textId="77777777" w:rsidTr="004256F5">
        <w:trPr>
          <w:jc w:val="center"/>
        </w:trPr>
        <w:tc>
          <w:tcPr>
            <w:tcW w:w="3049" w:type="dxa"/>
            <w:vAlign w:val="center"/>
          </w:tcPr>
          <w:p w14:paraId="269FB980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03.14А-КСЦ(03.15А-КСЦ). Сменный механик</w:t>
            </w:r>
          </w:p>
        </w:tc>
        <w:tc>
          <w:tcPr>
            <w:tcW w:w="2903" w:type="dxa"/>
            <w:vAlign w:val="center"/>
          </w:tcPr>
          <w:p w14:paraId="589C30FA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B0FB99D" w14:textId="75B4B500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2550B13A" w14:textId="2E73B8A0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23ABB4D8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0D4593D8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14582FC" w14:textId="1497142F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BCD1A8B" w14:textId="77777777" w:rsidTr="004256F5">
        <w:trPr>
          <w:jc w:val="center"/>
        </w:trPr>
        <w:tc>
          <w:tcPr>
            <w:tcW w:w="3049" w:type="dxa"/>
            <w:vAlign w:val="center"/>
          </w:tcPr>
          <w:p w14:paraId="0F149A3C" w14:textId="77777777" w:rsidR="00344AFA" w:rsidRPr="00755074" w:rsidRDefault="00344AFA" w:rsidP="004256F5">
            <w:pPr>
              <w:pStyle w:val="aa"/>
              <w:jc w:val="left"/>
            </w:pPr>
            <w:r w:rsidRPr="00755074">
              <w:t>04.14А-КСЦ(04.15А-КСЦ). Старший механик</w:t>
            </w:r>
          </w:p>
        </w:tc>
        <w:tc>
          <w:tcPr>
            <w:tcW w:w="2903" w:type="dxa"/>
            <w:vAlign w:val="center"/>
          </w:tcPr>
          <w:p w14:paraId="246DA380" w14:textId="77777777" w:rsidR="00344AFA" w:rsidRPr="00755074" w:rsidRDefault="00344AFA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1D2625B7" w14:textId="3090BE0E" w:rsidR="00344AFA" w:rsidRPr="00755074" w:rsidRDefault="00344AFA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B81AA81" w14:textId="397BA6A2" w:rsidR="00344AFA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18770C94" w14:textId="77777777" w:rsidR="00344AFA" w:rsidRPr="00755074" w:rsidRDefault="00344AFA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2A2A4AF4" w14:textId="77777777" w:rsidR="00344AFA" w:rsidRPr="00755074" w:rsidRDefault="00344AFA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38A4D88" w14:textId="7EB6DA78" w:rsidR="00344AFA" w:rsidRPr="00755074" w:rsidRDefault="00344AFA" w:rsidP="004256F5">
            <w:pPr>
              <w:pStyle w:val="aa"/>
              <w:rPr>
                <w:highlight w:val="yellow"/>
              </w:rPr>
            </w:pPr>
            <w:r w:rsidRPr="00755074">
              <w:t>выполняется</w:t>
            </w:r>
          </w:p>
        </w:tc>
      </w:tr>
      <w:tr w:rsidR="002F002C" w:rsidRPr="00755074" w14:paraId="749CE363" w14:textId="77777777" w:rsidTr="004256F5">
        <w:trPr>
          <w:jc w:val="center"/>
        </w:trPr>
        <w:tc>
          <w:tcPr>
            <w:tcW w:w="3049" w:type="dxa"/>
            <w:vAlign w:val="center"/>
          </w:tcPr>
          <w:p w14:paraId="668032EA" w14:textId="77777777" w:rsidR="00344AFA" w:rsidRPr="00755074" w:rsidRDefault="00344AFA" w:rsidP="004256F5">
            <w:pPr>
              <w:pStyle w:val="aa"/>
              <w:jc w:val="left"/>
            </w:pPr>
            <w:r w:rsidRPr="00755074">
              <w:t>08.14А-КСЦ(08.15А-КСЦ). Моторист</w:t>
            </w:r>
          </w:p>
        </w:tc>
        <w:tc>
          <w:tcPr>
            <w:tcW w:w="2903" w:type="dxa"/>
            <w:vAlign w:val="center"/>
          </w:tcPr>
          <w:p w14:paraId="5F2E34D7" w14:textId="77777777" w:rsidR="00344AFA" w:rsidRPr="00755074" w:rsidRDefault="00344AFA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AAE0349" w14:textId="3BD7FF12" w:rsidR="00344AFA" w:rsidRPr="00755074" w:rsidRDefault="00344AFA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50C0BF91" w14:textId="3DD9A710" w:rsidR="00344AFA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D81F26C" w14:textId="77777777" w:rsidR="00344AFA" w:rsidRPr="00755074" w:rsidRDefault="00344AFA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4D3DDD6B" w14:textId="77777777" w:rsidR="00344AFA" w:rsidRPr="00755074" w:rsidRDefault="00344AFA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96436F3" w14:textId="32BBA225" w:rsidR="00344AFA" w:rsidRPr="00755074" w:rsidRDefault="00344AFA" w:rsidP="004256F5">
            <w:pPr>
              <w:pStyle w:val="aa"/>
              <w:rPr>
                <w:highlight w:val="yellow"/>
              </w:rPr>
            </w:pPr>
            <w:r w:rsidRPr="00755074">
              <w:t>выполняется</w:t>
            </w:r>
          </w:p>
        </w:tc>
      </w:tr>
      <w:tr w:rsidR="002F002C" w:rsidRPr="00755074" w14:paraId="7B2C4C01" w14:textId="77777777" w:rsidTr="004256F5">
        <w:trPr>
          <w:jc w:val="center"/>
        </w:trPr>
        <w:tc>
          <w:tcPr>
            <w:tcW w:w="3049" w:type="dxa"/>
            <w:vAlign w:val="center"/>
          </w:tcPr>
          <w:p w14:paraId="41CC485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12.14-КСЦ. Электросварщик ручной сварки 5 разряда</w:t>
            </w:r>
          </w:p>
        </w:tc>
        <w:tc>
          <w:tcPr>
            <w:tcW w:w="2903" w:type="dxa"/>
            <w:vAlign w:val="center"/>
          </w:tcPr>
          <w:p w14:paraId="550144A5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2CB34981" w14:textId="6861232A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7517B25A" w14:textId="34B2EA63" w:rsidR="00A90875" w:rsidRPr="00755074" w:rsidRDefault="00A90875" w:rsidP="004256F5">
            <w:pPr>
              <w:pStyle w:val="aa"/>
            </w:pPr>
            <w:r w:rsidRPr="00755074">
              <w:t xml:space="preserve">Приобретение эффективных защитных </w:t>
            </w:r>
            <w:r w:rsidRPr="00755074">
              <w:lastRenderedPageBreak/>
              <w:t>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0DB34912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lastRenderedPageBreak/>
              <w:t>Управление материально- технического снабжения ООО «Норникель –ЕРП»</w:t>
            </w:r>
          </w:p>
          <w:p w14:paraId="29221464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lastRenderedPageBreak/>
              <w:t>Начальник докового участка филиала АО «ЕРП» КСЦ</w:t>
            </w:r>
          </w:p>
          <w:p w14:paraId="1B75172C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606BA77" w14:textId="01816EB5" w:rsidR="00A90875" w:rsidRPr="00755074" w:rsidRDefault="00A90875" w:rsidP="004256F5">
            <w:pPr>
              <w:pStyle w:val="aa"/>
            </w:pPr>
            <w:r w:rsidRPr="00755074">
              <w:lastRenderedPageBreak/>
              <w:t>выполняется</w:t>
            </w:r>
          </w:p>
        </w:tc>
      </w:tr>
      <w:tr w:rsidR="002F002C" w:rsidRPr="00755074" w14:paraId="7115AD5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D6CCE67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23731FE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1A859865" w14:textId="718EE2FD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12341A3C" w14:textId="55BB7FCF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4DA0F391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73DF3B7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55F97C54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5F238798" w14:textId="2D7E9318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14FA494" w14:textId="77777777" w:rsidTr="004256F5">
        <w:trPr>
          <w:jc w:val="center"/>
        </w:trPr>
        <w:tc>
          <w:tcPr>
            <w:tcW w:w="3049" w:type="dxa"/>
            <w:vAlign w:val="center"/>
          </w:tcPr>
          <w:p w14:paraId="67A76AEC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CBDBFDF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36768336" w14:textId="11A6F0DC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7B94871B" w14:textId="0B3BE5B9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C100482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5D899FB4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03C0AA3D" w14:textId="24013202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0664DA5E" w14:textId="77777777" w:rsidTr="004256F5">
        <w:trPr>
          <w:jc w:val="center"/>
        </w:trPr>
        <w:tc>
          <w:tcPr>
            <w:tcW w:w="3049" w:type="dxa"/>
            <w:vAlign w:val="center"/>
          </w:tcPr>
          <w:p w14:paraId="37698102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586E8E4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03A15164" w14:textId="4C72DF98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5EBC25A5" w14:textId="607FB704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72FD0D3F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70F20FB6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151B3A1" w14:textId="53936872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5230B361" w14:textId="77777777" w:rsidTr="004256F5">
        <w:trPr>
          <w:jc w:val="center"/>
        </w:trPr>
        <w:tc>
          <w:tcPr>
            <w:tcW w:w="3049" w:type="dxa"/>
            <w:vAlign w:val="center"/>
          </w:tcPr>
          <w:p w14:paraId="661A086F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12.15-КСЦ. Судокорпусник-ремонтник 5 разряда</w:t>
            </w:r>
          </w:p>
        </w:tc>
        <w:tc>
          <w:tcPr>
            <w:tcW w:w="2903" w:type="dxa"/>
            <w:vAlign w:val="center"/>
          </w:tcPr>
          <w:p w14:paraId="0FC284AF" w14:textId="77777777" w:rsidR="00A90875" w:rsidRPr="00755074" w:rsidRDefault="00A90875" w:rsidP="004256F5">
            <w:pPr>
              <w:pStyle w:val="aa"/>
            </w:pPr>
            <w:r w:rsidRPr="00755074">
              <w:t>Химический: Использование эффективных СИЗОД</w:t>
            </w:r>
          </w:p>
        </w:tc>
        <w:tc>
          <w:tcPr>
            <w:tcW w:w="2126" w:type="dxa"/>
            <w:vAlign w:val="center"/>
          </w:tcPr>
          <w:p w14:paraId="3468F8CE" w14:textId="6DF8A27B" w:rsidR="00A90875" w:rsidRPr="00755074" w:rsidRDefault="00A90875" w:rsidP="004256F5">
            <w:pPr>
              <w:pStyle w:val="aa"/>
            </w:pPr>
            <w:r w:rsidRPr="00755074">
              <w:t>Снижение уровня воздействия химического фактора</w:t>
            </w:r>
          </w:p>
        </w:tc>
        <w:tc>
          <w:tcPr>
            <w:tcW w:w="2126" w:type="dxa"/>
            <w:vAlign w:val="center"/>
          </w:tcPr>
          <w:p w14:paraId="3A1DB866" w14:textId="3C9E5CF5" w:rsidR="00A90875" w:rsidRPr="00755074" w:rsidRDefault="00A90875" w:rsidP="004256F5">
            <w:pPr>
              <w:pStyle w:val="aa"/>
            </w:pPr>
            <w:r w:rsidRPr="00755074">
              <w:t>Приобретение эффективных СИЗОД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2B7413E1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2137F86C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7B42192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1CAF549" w14:textId="32BE1D7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2D2D09FB" w14:textId="77777777" w:rsidTr="004256F5">
        <w:trPr>
          <w:jc w:val="center"/>
        </w:trPr>
        <w:tc>
          <w:tcPr>
            <w:tcW w:w="3049" w:type="dxa"/>
            <w:vAlign w:val="center"/>
          </w:tcPr>
          <w:p w14:paraId="315E837B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11E6C719" w14:textId="77777777" w:rsidR="00A90875" w:rsidRPr="00755074" w:rsidRDefault="00A90875" w:rsidP="004256F5">
            <w:pPr>
              <w:pStyle w:val="aa"/>
            </w:pPr>
            <w:r w:rsidRPr="00755074">
              <w:t>Шум: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5D70D383" w14:textId="767E47D5" w:rsidR="00A90875" w:rsidRPr="00755074" w:rsidRDefault="00A90875" w:rsidP="004256F5">
            <w:pPr>
              <w:pStyle w:val="aa"/>
            </w:pPr>
            <w:r w:rsidRPr="00755074">
              <w:t>Снижение времени воздействия шума</w:t>
            </w:r>
          </w:p>
        </w:tc>
        <w:tc>
          <w:tcPr>
            <w:tcW w:w="2126" w:type="dxa"/>
            <w:vAlign w:val="center"/>
          </w:tcPr>
          <w:p w14:paraId="4C6F22BA" w14:textId="0984D5D9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E94271D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74AD72CD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3D1A188F" w14:textId="4EC1D09B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1550E110" w14:textId="77777777" w:rsidTr="004256F5">
        <w:trPr>
          <w:jc w:val="center"/>
        </w:trPr>
        <w:tc>
          <w:tcPr>
            <w:tcW w:w="3049" w:type="dxa"/>
            <w:vAlign w:val="center"/>
          </w:tcPr>
          <w:p w14:paraId="33E4A878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661FC59B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6BECA61F" w14:textId="6596C005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70ADD2CB" w14:textId="25BB84E0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577CA65D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640717EC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7F2DA647" w14:textId="6CF96D76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5A66ADC" w14:textId="77777777" w:rsidTr="004256F5">
        <w:trPr>
          <w:jc w:val="center"/>
        </w:trPr>
        <w:tc>
          <w:tcPr>
            <w:tcW w:w="3049" w:type="dxa"/>
            <w:vAlign w:val="center"/>
          </w:tcPr>
          <w:p w14:paraId="5AD6F29C" w14:textId="77777777" w:rsidR="00A90875" w:rsidRPr="00755074" w:rsidRDefault="00A90875" w:rsidP="004256F5">
            <w:pPr>
              <w:pStyle w:val="aa"/>
              <w:jc w:val="left"/>
            </w:pPr>
          </w:p>
        </w:tc>
        <w:tc>
          <w:tcPr>
            <w:tcW w:w="2903" w:type="dxa"/>
            <w:vAlign w:val="center"/>
          </w:tcPr>
          <w:p w14:paraId="032635AC" w14:textId="77777777" w:rsidR="00A90875" w:rsidRPr="00755074" w:rsidRDefault="00A90875" w:rsidP="004256F5">
            <w:pPr>
              <w:pStyle w:val="aa"/>
            </w:pPr>
            <w:r w:rsidRPr="00755074">
              <w:t>УФ-излучение: Использовать защитный щиток или шлем со специальными стеклами-светофильтрами</w:t>
            </w:r>
          </w:p>
        </w:tc>
        <w:tc>
          <w:tcPr>
            <w:tcW w:w="2126" w:type="dxa"/>
            <w:vAlign w:val="center"/>
          </w:tcPr>
          <w:p w14:paraId="6BE5C9A5" w14:textId="63517394" w:rsidR="00A90875" w:rsidRPr="00755074" w:rsidRDefault="00A90875" w:rsidP="004256F5">
            <w:pPr>
              <w:pStyle w:val="aa"/>
            </w:pPr>
            <w:r w:rsidRPr="00755074">
              <w:t>Снижение уровня воздействия ультрафиолетового излучения</w:t>
            </w:r>
          </w:p>
        </w:tc>
        <w:tc>
          <w:tcPr>
            <w:tcW w:w="2126" w:type="dxa"/>
            <w:vAlign w:val="center"/>
          </w:tcPr>
          <w:p w14:paraId="6975A7B1" w14:textId="6438B3B8" w:rsidR="00A90875" w:rsidRPr="00755074" w:rsidRDefault="00A90875" w:rsidP="004256F5">
            <w:pPr>
              <w:pStyle w:val="aa"/>
            </w:pPr>
            <w:r w:rsidRPr="00755074">
              <w:t>Приобретение эффективных защитных щитков в соответствии с результатами СОУТ</w:t>
            </w:r>
          </w:p>
        </w:tc>
        <w:tc>
          <w:tcPr>
            <w:tcW w:w="3294" w:type="dxa"/>
            <w:vAlign w:val="center"/>
          </w:tcPr>
          <w:p w14:paraId="5DE96389" w14:textId="77777777" w:rsidR="00795F2B" w:rsidRPr="00755074" w:rsidRDefault="00795F2B" w:rsidP="004256F5">
            <w:pPr>
              <w:pStyle w:val="aa"/>
              <w:rPr>
                <w:color w:val="000000" w:themeColor="text1"/>
              </w:rPr>
            </w:pPr>
            <w:r w:rsidRPr="00755074">
              <w:t>Управление материально- технического снабжения ООО «Норникель –ЕРП»</w:t>
            </w:r>
          </w:p>
          <w:p w14:paraId="61AF1FAB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докового участка филиала АО «ЕРП» КСЦ</w:t>
            </w:r>
          </w:p>
          <w:p w14:paraId="165ED251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4EB7362E" w14:textId="072EDDF3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  <w:tr w:rsidR="002F002C" w:rsidRPr="00755074" w14:paraId="63574C48" w14:textId="77777777" w:rsidTr="004256F5">
        <w:trPr>
          <w:jc w:val="center"/>
        </w:trPr>
        <w:tc>
          <w:tcPr>
            <w:tcW w:w="3049" w:type="dxa"/>
            <w:vAlign w:val="center"/>
          </w:tcPr>
          <w:p w14:paraId="3C5E6632" w14:textId="77777777" w:rsidR="00A90875" w:rsidRPr="00755074" w:rsidRDefault="00A90875" w:rsidP="004256F5">
            <w:pPr>
              <w:pStyle w:val="aa"/>
              <w:jc w:val="left"/>
              <w:rPr>
                <w:i/>
              </w:rPr>
            </w:pPr>
            <w:r w:rsidRPr="00755074">
              <w:rPr>
                <w:i/>
              </w:rPr>
              <w:lastRenderedPageBreak/>
              <w:t>16. Единое складское хозяйство</w:t>
            </w:r>
          </w:p>
        </w:tc>
        <w:tc>
          <w:tcPr>
            <w:tcW w:w="2903" w:type="dxa"/>
            <w:vAlign w:val="center"/>
          </w:tcPr>
          <w:p w14:paraId="0C8351B3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24E20916" w14:textId="77777777" w:rsidR="00A90875" w:rsidRPr="00755074" w:rsidRDefault="00A90875" w:rsidP="004256F5">
            <w:pPr>
              <w:pStyle w:val="aa"/>
            </w:pPr>
          </w:p>
        </w:tc>
        <w:tc>
          <w:tcPr>
            <w:tcW w:w="2126" w:type="dxa"/>
            <w:vAlign w:val="center"/>
          </w:tcPr>
          <w:p w14:paraId="0E83484B" w14:textId="77777777" w:rsidR="00A90875" w:rsidRPr="00755074" w:rsidRDefault="00A90875" w:rsidP="004256F5">
            <w:pPr>
              <w:pStyle w:val="aa"/>
            </w:pPr>
          </w:p>
        </w:tc>
        <w:tc>
          <w:tcPr>
            <w:tcW w:w="3294" w:type="dxa"/>
            <w:vAlign w:val="center"/>
          </w:tcPr>
          <w:p w14:paraId="5D791AAB" w14:textId="77777777" w:rsidR="00A90875" w:rsidRPr="00755074" w:rsidRDefault="00A90875" w:rsidP="004256F5">
            <w:pPr>
              <w:pStyle w:val="aa"/>
            </w:pPr>
          </w:p>
        </w:tc>
        <w:tc>
          <w:tcPr>
            <w:tcW w:w="1315" w:type="dxa"/>
            <w:vAlign w:val="center"/>
          </w:tcPr>
          <w:p w14:paraId="0A00FF85" w14:textId="77777777" w:rsidR="00A90875" w:rsidRPr="00755074" w:rsidRDefault="00A90875" w:rsidP="004256F5">
            <w:pPr>
              <w:pStyle w:val="aa"/>
            </w:pPr>
          </w:p>
        </w:tc>
      </w:tr>
      <w:tr w:rsidR="002F002C" w:rsidRPr="00755074" w14:paraId="7F67D96E" w14:textId="77777777" w:rsidTr="004256F5">
        <w:trPr>
          <w:jc w:val="center"/>
        </w:trPr>
        <w:tc>
          <w:tcPr>
            <w:tcW w:w="3049" w:type="dxa"/>
            <w:vAlign w:val="center"/>
          </w:tcPr>
          <w:p w14:paraId="2716647D" w14:textId="77777777" w:rsidR="00A90875" w:rsidRPr="00755074" w:rsidRDefault="00A90875" w:rsidP="004256F5">
            <w:pPr>
              <w:pStyle w:val="aa"/>
              <w:jc w:val="left"/>
            </w:pPr>
            <w:r w:rsidRPr="00755074">
              <w:t>10.16-КСЦ. Стропальщик</w:t>
            </w:r>
          </w:p>
        </w:tc>
        <w:tc>
          <w:tcPr>
            <w:tcW w:w="2903" w:type="dxa"/>
            <w:vAlign w:val="center"/>
          </w:tcPr>
          <w:p w14:paraId="2119CC54" w14:textId="77777777" w:rsidR="00A90875" w:rsidRPr="00755074" w:rsidRDefault="00A90875" w:rsidP="004256F5">
            <w:pPr>
              <w:pStyle w:val="aa"/>
            </w:pPr>
            <w:r w:rsidRPr="00755074">
              <w:t>Тяжесть: Организовать рациональные режимы труда и отдыха</w:t>
            </w:r>
          </w:p>
        </w:tc>
        <w:tc>
          <w:tcPr>
            <w:tcW w:w="2126" w:type="dxa"/>
            <w:vAlign w:val="center"/>
          </w:tcPr>
          <w:p w14:paraId="75C07FD7" w14:textId="46CBE6F5" w:rsidR="00A90875" w:rsidRPr="00755074" w:rsidRDefault="00A90875" w:rsidP="004256F5">
            <w:pPr>
              <w:pStyle w:val="aa"/>
            </w:pPr>
            <w:r w:rsidRPr="00755074">
              <w:t>Снижение тяжести трудового процесса</w:t>
            </w:r>
          </w:p>
        </w:tc>
        <w:tc>
          <w:tcPr>
            <w:tcW w:w="2126" w:type="dxa"/>
            <w:vAlign w:val="center"/>
          </w:tcPr>
          <w:p w14:paraId="74F54653" w14:textId="6704C661" w:rsidR="00A90875" w:rsidRPr="00755074" w:rsidRDefault="00344AFA" w:rsidP="004256F5">
            <w:pPr>
              <w:pStyle w:val="aa"/>
            </w:pPr>
            <w:r w:rsidRPr="00755074">
              <w:t>В соответствии с приказом</w:t>
            </w:r>
          </w:p>
        </w:tc>
        <w:tc>
          <w:tcPr>
            <w:tcW w:w="3294" w:type="dxa"/>
            <w:vAlign w:val="center"/>
          </w:tcPr>
          <w:p w14:paraId="0097DBA9" w14:textId="77777777" w:rsidR="00A90875" w:rsidRPr="00755074" w:rsidRDefault="00A90875" w:rsidP="004256F5">
            <w:pPr>
              <w:pStyle w:val="aa"/>
              <w:rPr>
                <w:color w:val="000000" w:themeColor="text1"/>
              </w:rPr>
            </w:pPr>
            <w:r w:rsidRPr="00755074">
              <w:rPr>
                <w:color w:val="000000" w:themeColor="text1"/>
              </w:rPr>
              <w:t>Начальник единого складского хозяйства филиала АО «ЕРП» КСЦ</w:t>
            </w:r>
          </w:p>
          <w:p w14:paraId="5CD29F76" w14:textId="77777777" w:rsidR="00A90875" w:rsidRPr="00755074" w:rsidRDefault="00A90875" w:rsidP="004256F5">
            <w:pPr>
              <w:pStyle w:val="aa"/>
            </w:pPr>
            <w:r w:rsidRPr="00755074">
              <w:rPr>
                <w:color w:val="000000" w:themeColor="text1"/>
              </w:rPr>
              <w:t>Отдел охраны труда и пожарного надзора филиала АО «ЕРП» КСЦ</w:t>
            </w:r>
          </w:p>
        </w:tc>
        <w:tc>
          <w:tcPr>
            <w:tcW w:w="1315" w:type="dxa"/>
            <w:vAlign w:val="center"/>
          </w:tcPr>
          <w:p w14:paraId="173C4D22" w14:textId="68ADCFFA" w:rsidR="00A90875" w:rsidRPr="00755074" w:rsidRDefault="00A90875" w:rsidP="004256F5">
            <w:pPr>
              <w:pStyle w:val="aa"/>
            </w:pPr>
            <w:r w:rsidRPr="00755074">
              <w:t>выполняется</w:t>
            </w:r>
          </w:p>
        </w:tc>
      </w:tr>
    </w:tbl>
    <w:p w14:paraId="4E0D471F" w14:textId="77777777" w:rsidR="00DB70BA" w:rsidRPr="00755074" w:rsidRDefault="00DB70BA" w:rsidP="00DB70BA">
      <w:pPr>
        <w:rPr>
          <w:sz w:val="20"/>
        </w:rPr>
      </w:pPr>
    </w:p>
    <w:p w14:paraId="6E6E5B55" w14:textId="5B456755" w:rsidR="00DB70BA" w:rsidRPr="00755074" w:rsidRDefault="00DB70BA" w:rsidP="00DB70BA">
      <w:pPr>
        <w:rPr>
          <w:sz w:val="20"/>
        </w:rPr>
      </w:pPr>
      <w:r w:rsidRPr="00755074">
        <w:rPr>
          <w:sz w:val="20"/>
        </w:rPr>
        <w:t>Дата составления:</w:t>
      </w:r>
      <w:r w:rsidR="00FD5E7D" w:rsidRPr="00755074">
        <w:rPr>
          <w:rStyle w:val="a9"/>
          <w:sz w:val="20"/>
        </w:rPr>
        <w:t xml:space="preserve"> </w:t>
      </w:r>
      <w:r w:rsidR="009E2928" w:rsidRPr="00755074">
        <w:rPr>
          <w:rStyle w:val="a9"/>
          <w:sz w:val="20"/>
        </w:rPr>
        <w:t>0</w:t>
      </w:r>
      <w:r w:rsidR="00FA4AD4">
        <w:rPr>
          <w:rStyle w:val="a9"/>
          <w:sz w:val="20"/>
        </w:rPr>
        <w:t>4</w:t>
      </w:r>
      <w:bookmarkStart w:id="1" w:name="_GoBack"/>
      <w:bookmarkEnd w:id="1"/>
      <w:r w:rsidR="009E2928" w:rsidRPr="00755074">
        <w:rPr>
          <w:rStyle w:val="a9"/>
          <w:sz w:val="20"/>
        </w:rPr>
        <w:t>.0</w:t>
      </w:r>
      <w:r w:rsidR="00FA4AD4">
        <w:rPr>
          <w:rStyle w:val="a9"/>
          <w:sz w:val="20"/>
        </w:rPr>
        <w:t>5</w:t>
      </w:r>
      <w:r w:rsidR="009E2928" w:rsidRPr="00755074">
        <w:rPr>
          <w:rStyle w:val="a9"/>
          <w:sz w:val="20"/>
        </w:rPr>
        <w:t>.2022</w:t>
      </w:r>
    </w:p>
    <w:p w14:paraId="1AB2BB60" w14:textId="77777777" w:rsidR="0065289A" w:rsidRPr="00755074" w:rsidRDefault="0065289A" w:rsidP="009A1326">
      <w:pPr>
        <w:rPr>
          <w:sz w:val="20"/>
        </w:rPr>
      </w:pPr>
    </w:p>
    <w:p w14:paraId="55CB1024" w14:textId="77777777" w:rsidR="009D6532" w:rsidRPr="00755074" w:rsidRDefault="009D6532" w:rsidP="009D6532">
      <w:pPr>
        <w:rPr>
          <w:sz w:val="20"/>
        </w:rPr>
      </w:pPr>
      <w:r w:rsidRPr="00755074">
        <w:rPr>
          <w:sz w:val="20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55074" w14:paraId="25C854EA" w14:textId="77777777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A370CBE" w14:textId="77777777" w:rsidR="009D6532" w:rsidRPr="00755074" w:rsidRDefault="009E2928" w:rsidP="009D6532">
            <w:pPr>
              <w:pStyle w:val="aa"/>
            </w:pPr>
            <w:r w:rsidRPr="00755074"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14:paraId="5CF0C2CB" w14:textId="77777777" w:rsidR="009D6532" w:rsidRPr="00755074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B6DC38F" w14:textId="77777777" w:rsidR="009D6532" w:rsidRPr="0075507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5CF4084F" w14:textId="77777777" w:rsidR="009D6532" w:rsidRPr="0075507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8EFA3DB" w14:textId="77777777" w:rsidR="009D6532" w:rsidRPr="00755074" w:rsidRDefault="009E2928" w:rsidP="009D6532">
            <w:pPr>
              <w:pStyle w:val="aa"/>
            </w:pPr>
            <w:r w:rsidRPr="00755074">
              <w:t>Грудинов Е.Е.</w:t>
            </w:r>
          </w:p>
        </w:tc>
        <w:tc>
          <w:tcPr>
            <w:tcW w:w="284" w:type="dxa"/>
            <w:vAlign w:val="bottom"/>
          </w:tcPr>
          <w:p w14:paraId="3C6DC447" w14:textId="77777777" w:rsidR="009D6532" w:rsidRPr="0075507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5A0FA8B7" w14:textId="77777777" w:rsidR="009D6532" w:rsidRPr="00755074" w:rsidRDefault="009D6532" w:rsidP="009D6532">
            <w:pPr>
              <w:pStyle w:val="aa"/>
            </w:pPr>
          </w:p>
        </w:tc>
      </w:tr>
      <w:tr w:rsidR="009D6532" w:rsidRPr="00755074" w14:paraId="18170823" w14:textId="77777777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16E6615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534EFBA2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818650C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7AE9461D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6233AEAF" w14:textId="77777777" w:rsidR="009D6532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73C15BFE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5BF3191B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</w:tbl>
    <w:p w14:paraId="469FECB3" w14:textId="77777777" w:rsidR="009D6532" w:rsidRPr="00755074" w:rsidRDefault="009D6532" w:rsidP="009D6532">
      <w:pPr>
        <w:rPr>
          <w:sz w:val="20"/>
          <w:lang w:val="en-US"/>
        </w:rPr>
      </w:pPr>
    </w:p>
    <w:p w14:paraId="00485B89" w14:textId="77777777" w:rsidR="009D6532" w:rsidRPr="00755074" w:rsidRDefault="009D6532" w:rsidP="009D6532">
      <w:pPr>
        <w:rPr>
          <w:sz w:val="20"/>
        </w:rPr>
      </w:pPr>
      <w:r w:rsidRPr="00755074">
        <w:rPr>
          <w:sz w:val="20"/>
        </w:rPr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55074" w14:paraId="39ABD88B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72EC3556" w14:textId="77777777" w:rsidR="009D6532" w:rsidRPr="00755074" w:rsidRDefault="009E2928" w:rsidP="009D6532">
            <w:pPr>
              <w:pStyle w:val="aa"/>
            </w:pPr>
            <w:r w:rsidRPr="00755074">
              <w:t>Начальник Производственно-технического управления АО "ЕРП"</w:t>
            </w:r>
          </w:p>
        </w:tc>
        <w:tc>
          <w:tcPr>
            <w:tcW w:w="283" w:type="dxa"/>
            <w:vAlign w:val="bottom"/>
          </w:tcPr>
          <w:p w14:paraId="6AC728A4" w14:textId="77777777" w:rsidR="009D6532" w:rsidRPr="00755074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56F024D" w14:textId="77777777" w:rsidR="009D6532" w:rsidRPr="00755074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3EB84560" w14:textId="77777777" w:rsidR="009D6532" w:rsidRPr="00755074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E4A4207" w14:textId="77777777" w:rsidR="009D6532" w:rsidRPr="00755074" w:rsidRDefault="009E2928" w:rsidP="009D6532">
            <w:pPr>
              <w:pStyle w:val="aa"/>
            </w:pPr>
            <w:r w:rsidRPr="00755074">
              <w:t>Мельников А.В.</w:t>
            </w:r>
          </w:p>
        </w:tc>
        <w:tc>
          <w:tcPr>
            <w:tcW w:w="284" w:type="dxa"/>
            <w:vAlign w:val="bottom"/>
          </w:tcPr>
          <w:p w14:paraId="41D3CB54" w14:textId="77777777" w:rsidR="009D6532" w:rsidRPr="00755074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52C259C" w14:textId="77777777" w:rsidR="009D6532" w:rsidRPr="00755074" w:rsidRDefault="009D6532" w:rsidP="009D6532">
            <w:pPr>
              <w:pStyle w:val="aa"/>
            </w:pPr>
          </w:p>
        </w:tc>
      </w:tr>
      <w:tr w:rsidR="009D6532" w:rsidRPr="00755074" w14:paraId="3B5AA64F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09F248A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44498605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3A73705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50F6A66A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215B040E" w14:textId="77777777" w:rsidR="009D6532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3BB754DE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033FA2F1" w14:textId="77777777" w:rsidR="009D6532" w:rsidRPr="00755074" w:rsidRDefault="009D6532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  <w:tr w:rsidR="009E2928" w:rsidRPr="00755074" w14:paraId="2BD31DFC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E55E" w14:textId="77777777" w:rsidR="009E2928" w:rsidRPr="00755074" w:rsidRDefault="009E2928" w:rsidP="009D6532">
            <w:pPr>
              <w:pStyle w:val="aa"/>
            </w:pPr>
            <w:r w:rsidRPr="00755074">
              <w:t>Заместитель генерального директора по персоналу и социальной политике – Начальник управления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2E0842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FC642" w14:textId="77777777" w:rsidR="009E2928" w:rsidRPr="00755074" w:rsidRDefault="009E292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65BC9A" w14:textId="77777777" w:rsidR="009E2928" w:rsidRPr="00755074" w:rsidRDefault="009E292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125A2" w14:textId="77777777" w:rsidR="009E2928" w:rsidRPr="00755074" w:rsidRDefault="009E2928" w:rsidP="009D6532">
            <w:pPr>
              <w:pStyle w:val="aa"/>
            </w:pPr>
            <w:r w:rsidRPr="00755074"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D687B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0C1A" w14:textId="77777777" w:rsidR="009E2928" w:rsidRPr="00755074" w:rsidRDefault="009E2928" w:rsidP="009D6532">
            <w:pPr>
              <w:pStyle w:val="aa"/>
            </w:pPr>
          </w:p>
        </w:tc>
      </w:tr>
      <w:tr w:rsidR="009E2928" w:rsidRPr="00755074" w14:paraId="60922642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5D320C89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6417C241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841352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BE63D95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AD53C4B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2176E7CF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69A7AC84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  <w:tr w:rsidR="009E2928" w:rsidRPr="00755074" w14:paraId="24A73840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297CD" w14:textId="77777777" w:rsidR="009E2928" w:rsidRPr="00755074" w:rsidRDefault="009E2928" w:rsidP="009D6532">
            <w:pPr>
              <w:pStyle w:val="aa"/>
            </w:pPr>
            <w:r w:rsidRPr="00755074">
              <w:t>Главный юрисконсульт группы общих правовых вопросов ООО "Норникель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168DE7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CF7A" w14:textId="77777777" w:rsidR="009E2928" w:rsidRPr="00755074" w:rsidRDefault="009E292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7A5F20" w14:textId="77777777" w:rsidR="009E2928" w:rsidRPr="00755074" w:rsidRDefault="009E292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265D" w14:textId="77777777" w:rsidR="009E2928" w:rsidRPr="00755074" w:rsidRDefault="009E2928" w:rsidP="009D6532">
            <w:pPr>
              <w:pStyle w:val="aa"/>
            </w:pPr>
            <w:r w:rsidRPr="00755074"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ECB286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9985E" w14:textId="77777777" w:rsidR="009E2928" w:rsidRPr="00755074" w:rsidRDefault="009E2928" w:rsidP="009D6532">
            <w:pPr>
              <w:pStyle w:val="aa"/>
            </w:pPr>
          </w:p>
        </w:tc>
      </w:tr>
      <w:tr w:rsidR="009E2928" w:rsidRPr="00755074" w14:paraId="359C2CAB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3E25AA85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60B7DCB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1E5A78B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2594E53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71E7CED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7AB6178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4C71C7A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  <w:tr w:rsidR="009E2928" w:rsidRPr="00755074" w14:paraId="20564495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A6660" w14:textId="77777777" w:rsidR="009E2928" w:rsidRPr="00755074" w:rsidRDefault="009E2928" w:rsidP="009D6532">
            <w:pPr>
              <w:pStyle w:val="aa"/>
            </w:pPr>
            <w:r w:rsidRPr="00755074">
              <w:t>Начальник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64AF0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5BFC4" w14:textId="77777777" w:rsidR="009E2928" w:rsidRPr="00755074" w:rsidRDefault="009E292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2A8F3A" w14:textId="77777777" w:rsidR="009E2928" w:rsidRPr="00755074" w:rsidRDefault="009E292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599C8" w14:textId="77777777" w:rsidR="009E2928" w:rsidRPr="00755074" w:rsidRDefault="009E2928" w:rsidP="009D6532">
            <w:pPr>
              <w:pStyle w:val="aa"/>
            </w:pPr>
            <w:r w:rsidRPr="00755074"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A97535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24D25" w14:textId="77777777" w:rsidR="009E2928" w:rsidRPr="00755074" w:rsidRDefault="009E2928" w:rsidP="009D6532">
            <w:pPr>
              <w:pStyle w:val="aa"/>
            </w:pPr>
          </w:p>
        </w:tc>
      </w:tr>
      <w:tr w:rsidR="009E2928" w:rsidRPr="00755074" w14:paraId="0519C26C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2891CE30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7C9FDAE7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B9DDD76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245AFFE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67D58A0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61BDB230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4569C0E4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  <w:tr w:rsidR="009E2928" w:rsidRPr="00755074" w14:paraId="1ABFCE09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469AC" w14:textId="77777777" w:rsidR="009E2928" w:rsidRPr="00755074" w:rsidRDefault="009E2928" w:rsidP="009D6532">
            <w:pPr>
              <w:pStyle w:val="aa"/>
            </w:pPr>
            <w:r w:rsidRPr="00755074"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6CD6B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44DB" w14:textId="77777777" w:rsidR="009E2928" w:rsidRPr="00755074" w:rsidRDefault="009E292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856E3C" w14:textId="77777777" w:rsidR="009E2928" w:rsidRPr="00755074" w:rsidRDefault="009E292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C41F" w14:textId="77777777" w:rsidR="009E2928" w:rsidRPr="00755074" w:rsidRDefault="009E2928" w:rsidP="009D6532">
            <w:pPr>
              <w:pStyle w:val="aa"/>
            </w:pPr>
            <w:r w:rsidRPr="00755074"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8AA850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7D0BE" w14:textId="77777777" w:rsidR="009E2928" w:rsidRPr="00755074" w:rsidRDefault="009E2928" w:rsidP="009D6532">
            <w:pPr>
              <w:pStyle w:val="aa"/>
            </w:pPr>
          </w:p>
        </w:tc>
      </w:tr>
      <w:tr w:rsidR="009E2928" w:rsidRPr="00755074" w14:paraId="55165D9E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4B4FEDE9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5466D7CA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871398D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7AB98F8A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BC49F9D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012C14E5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32A33EA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  <w:tr w:rsidR="009E2928" w:rsidRPr="00755074" w14:paraId="0F0FA7D9" w14:textId="77777777" w:rsidTr="009E2928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51EC" w14:textId="77777777" w:rsidR="009E2928" w:rsidRPr="00755074" w:rsidRDefault="009E2928" w:rsidP="009D6532">
            <w:pPr>
              <w:pStyle w:val="aa"/>
            </w:pPr>
            <w:r w:rsidRPr="00755074">
              <w:t>Председатель Енисейской территориальной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DDB2E3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47460" w14:textId="77777777" w:rsidR="009E2928" w:rsidRPr="00755074" w:rsidRDefault="009E292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914C69" w14:textId="77777777" w:rsidR="009E2928" w:rsidRPr="00755074" w:rsidRDefault="009E292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2132" w14:textId="77777777" w:rsidR="009E2928" w:rsidRPr="00755074" w:rsidRDefault="009E2928" w:rsidP="009D6532">
            <w:pPr>
              <w:pStyle w:val="aa"/>
            </w:pPr>
            <w:r w:rsidRPr="00755074"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5F7F30" w14:textId="77777777" w:rsidR="009E2928" w:rsidRPr="00755074" w:rsidRDefault="009E292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F305F" w14:textId="77777777" w:rsidR="009E2928" w:rsidRPr="00755074" w:rsidRDefault="009E2928" w:rsidP="009D6532">
            <w:pPr>
              <w:pStyle w:val="aa"/>
            </w:pPr>
          </w:p>
        </w:tc>
      </w:tr>
      <w:tr w:rsidR="009E2928" w:rsidRPr="00755074" w14:paraId="3BC8CC81" w14:textId="77777777" w:rsidTr="009E2928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66A6E2B5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14:paraId="2B542068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56C09C6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CBFE286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861F03E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04A51E4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E3469B9" w14:textId="77777777" w:rsidR="009E2928" w:rsidRPr="00755074" w:rsidRDefault="009E2928" w:rsidP="009D6532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</w:tbl>
    <w:p w14:paraId="215A32BA" w14:textId="77777777" w:rsidR="00C45714" w:rsidRPr="00755074" w:rsidRDefault="00C45714" w:rsidP="00C45714">
      <w:pPr>
        <w:rPr>
          <w:sz w:val="20"/>
          <w:lang w:val="en-US"/>
        </w:rPr>
      </w:pPr>
    </w:p>
    <w:p w14:paraId="1C58D673" w14:textId="77777777" w:rsidR="00C45714" w:rsidRPr="00755074" w:rsidRDefault="00C45714" w:rsidP="00C45714">
      <w:pPr>
        <w:rPr>
          <w:sz w:val="20"/>
        </w:rPr>
      </w:pPr>
      <w:r w:rsidRPr="00755074">
        <w:rPr>
          <w:sz w:val="20"/>
        </w:rPr>
        <w:t xml:space="preserve">Эксперт(ы) </w:t>
      </w:r>
      <w:r w:rsidR="00056BFC" w:rsidRPr="00755074">
        <w:rPr>
          <w:sz w:val="20"/>
        </w:rPr>
        <w:t>организации, проводившей специальную оценку условий труда</w:t>
      </w:r>
      <w:r w:rsidRPr="00755074">
        <w:rPr>
          <w:sz w:val="20"/>
        </w:rPr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755074" w14:paraId="1824B6D8" w14:textId="77777777" w:rsidTr="009E292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7BB31" w14:textId="77777777" w:rsidR="00C45714" w:rsidRPr="00755074" w:rsidRDefault="009E2928" w:rsidP="00C45714">
            <w:pPr>
              <w:pStyle w:val="aa"/>
            </w:pPr>
            <w:r w:rsidRPr="00755074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45103A" w14:textId="77777777" w:rsidR="00C45714" w:rsidRPr="00755074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C8192" w14:textId="77777777" w:rsidR="00C45714" w:rsidRPr="00755074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53AB97" w14:textId="77777777" w:rsidR="00C45714" w:rsidRPr="00755074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628C" w14:textId="77777777" w:rsidR="00C45714" w:rsidRPr="00755074" w:rsidRDefault="009E2928" w:rsidP="00C45714">
            <w:pPr>
              <w:pStyle w:val="aa"/>
            </w:pPr>
            <w:r w:rsidRPr="00755074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D37285" w14:textId="77777777" w:rsidR="00C45714" w:rsidRPr="00755074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341B" w14:textId="77777777" w:rsidR="00C45714" w:rsidRPr="00755074" w:rsidRDefault="009E2928" w:rsidP="00C45714">
            <w:pPr>
              <w:pStyle w:val="aa"/>
            </w:pPr>
            <w:r w:rsidRPr="00755074">
              <w:t>09.03.2022</w:t>
            </w:r>
          </w:p>
        </w:tc>
      </w:tr>
      <w:tr w:rsidR="00C45714" w:rsidRPr="00755074" w14:paraId="78F8164E" w14:textId="77777777" w:rsidTr="009E2928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53873770" w14:textId="77777777" w:rsidR="00C45714" w:rsidRPr="00755074" w:rsidRDefault="009E2928" w:rsidP="00C45714">
            <w:pPr>
              <w:pStyle w:val="aa"/>
              <w:rPr>
                <w:b/>
                <w:vertAlign w:val="superscript"/>
              </w:rPr>
            </w:pPr>
            <w:r w:rsidRPr="007550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05669BA8" w14:textId="77777777" w:rsidR="00C45714" w:rsidRPr="00755074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C6E38F3" w14:textId="77777777" w:rsidR="00C45714" w:rsidRPr="00755074" w:rsidRDefault="009E2928" w:rsidP="00C45714">
            <w:pPr>
              <w:pStyle w:val="aa"/>
              <w:rPr>
                <w:b/>
                <w:vertAlign w:val="superscript"/>
              </w:rPr>
            </w:pPr>
            <w:r w:rsidRPr="0075507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B8B8F9B" w14:textId="77777777" w:rsidR="00C45714" w:rsidRPr="00755074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410F22A" w14:textId="77777777" w:rsidR="00C45714" w:rsidRPr="00755074" w:rsidRDefault="009E2928" w:rsidP="00C45714">
            <w:pPr>
              <w:pStyle w:val="aa"/>
              <w:rPr>
                <w:b/>
                <w:vertAlign w:val="superscript"/>
              </w:rPr>
            </w:pPr>
            <w:r w:rsidRPr="0075507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92732B0" w14:textId="77777777" w:rsidR="00C45714" w:rsidRPr="00755074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D06678" w14:textId="77777777" w:rsidR="00C45714" w:rsidRPr="00755074" w:rsidRDefault="009E2928" w:rsidP="00C45714">
            <w:pPr>
              <w:pStyle w:val="aa"/>
              <w:rPr>
                <w:vertAlign w:val="superscript"/>
              </w:rPr>
            </w:pPr>
            <w:r w:rsidRPr="00755074">
              <w:rPr>
                <w:vertAlign w:val="superscript"/>
              </w:rPr>
              <w:t>(дата)</w:t>
            </w:r>
          </w:p>
        </w:tc>
      </w:tr>
    </w:tbl>
    <w:p w14:paraId="607CB355" w14:textId="77777777" w:rsidR="001B06AD" w:rsidRPr="00755074" w:rsidRDefault="001B06AD" w:rsidP="001B06AD">
      <w:pPr>
        <w:rPr>
          <w:sz w:val="20"/>
          <w:lang w:val="en-US"/>
        </w:rPr>
      </w:pPr>
    </w:p>
    <w:sectPr w:rsidR="001B06AD" w:rsidRPr="00755074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777D9" w14:textId="77777777" w:rsidR="005B48F8" w:rsidRPr="009E2928" w:rsidRDefault="005B48F8" w:rsidP="009E2928">
      <w:r>
        <w:separator/>
      </w:r>
    </w:p>
  </w:endnote>
  <w:endnote w:type="continuationSeparator" w:id="0">
    <w:p w14:paraId="572E21A9" w14:textId="77777777" w:rsidR="005B48F8" w:rsidRPr="009E2928" w:rsidRDefault="005B48F8" w:rsidP="009E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73F7A" w14:textId="77777777" w:rsidR="00755074" w:rsidRDefault="00755074">
    <w:pPr>
      <w:pStyle w:val="ad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D57A4">
      <w:rPr>
        <w:noProof/>
      </w:rPr>
      <w:t>18</w:t>
    </w:r>
    <w:r>
      <w:rPr>
        <w:noProof/>
      </w:rPr>
      <w:fldChar w:fldCharType="end"/>
    </w:r>
  </w:p>
  <w:p w14:paraId="636B07C8" w14:textId="77777777" w:rsidR="00755074" w:rsidRDefault="0075507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1F7BB" w14:textId="77777777" w:rsidR="005B48F8" w:rsidRPr="009E2928" w:rsidRDefault="005B48F8" w:rsidP="009E2928">
      <w:r>
        <w:separator/>
      </w:r>
    </w:p>
  </w:footnote>
  <w:footnote w:type="continuationSeparator" w:id="0">
    <w:p w14:paraId="4DCCE8C3" w14:textId="77777777" w:rsidR="005B48F8" w:rsidRPr="009E2928" w:rsidRDefault="005B48F8" w:rsidP="009E29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doc_type" w:val="6"/>
    <w:docVar w:name="fill_date" w:val="       "/>
    <w:docVar w:name="org_guid" w:val="8E3FFA1C846F42C0942956CF49984ACE"/>
    <w:docVar w:name="org_id" w:val="73"/>
    <w:docVar w:name="org_name" w:val="     "/>
    <w:docVar w:name="pers_guids" w:val="F252B8BA0A6747539387BB229E94A276@"/>
    <w:docVar w:name="pers_snils" w:val="F252B8BA0A6747539387BB229E94A276@"/>
    <w:docVar w:name="podr_id" w:val="ceh_35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.Е."/>
    <w:docVar w:name="rbtd_name" w:val="Акционерное общество &quot;Енисейское речное пароходство&quot;"/>
    <w:docVar w:name="sv_docs" w:val="1"/>
  </w:docVars>
  <w:rsids>
    <w:rsidRoot w:val="009E2928"/>
    <w:rsid w:val="00001286"/>
    <w:rsid w:val="0002033E"/>
    <w:rsid w:val="00031FC1"/>
    <w:rsid w:val="0004031B"/>
    <w:rsid w:val="00056BFC"/>
    <w:rsid w:val="0007776A"/>
    <w:rsid w:val="00093D2E"/>
    <w:rsid w:val="000962AE"/>
    <w:rsid w:val="000C5130"/>
    <w:rsid w:val="001632CD"/>
    <w:rsid w:val="00186C66"/>
    <w:rsid w:val="00196135"/>
    <w:rsid w:val="001A7AC3"/>
    <w:rsid w:val="001B06AD"/>
    <w:rsid w:val="001E2241"/>
    <w:rsid w:val="001F41D8"/>
    <w:rsid w:val="00221EBC"/>
    <w:rsid w:val="002330A8"/>
    <w:rsid w:val="00237B32"/>
    <w:rsid w:val="00267DFB"/>
    <w:rsid w:val="00272081"/>
    <w:rsid w:val="00294503"/>
    <w:rsid w:val="002F002C"/>
    <w:rsid w:val="00307AEE"/>
    <w:rsid w:val="00331756"/>
    <w:rsid w:val="003350D3"/>
    <w:rsid w:val="00344AFA"/>
    <w:rsid w:val="00370524"/>
    <w:rsid w:val="0039758C"/>
    <w:rsid w:val="003A1C01"/>
    <w:rsid w:val="003A2259"/>
    <w:rsid w:val="003B191A"/>
    <w:rsid w:val="003C79E5"/>
    <w:rsid w:val="003F6D01"/>
    <w:rsid w:val="004256F5"/>
    <w:rsid w:val="0043781D"/>
    <w:rsid w:val="00450455"/>
    <w:rsid w:val="004616C5"/>
    <w:rsid w:val="00482C36"/>
    <w:rsid w:val="00483A6A"/>
    <w:rsid w:val="00495D50"/>
    <w:rsid w:val="004B7161"/>
    <w:rsid w:val="004C6BD0"/>
    <w:rsid w:val="004D3FF5"/>
    <w:rsid w:val="004E5CB1"/>
    <w:rsid w:val="004F3CE4"/>
    <w:rsid w:val="004F5E39"/>
    <w:rsid w:val="00502B25"/>
    <w:rsid w:val="00510CBB"/>
    <w:rsid w:val="00541507"/>
    <w:rsid w:val="00547088"/>
    <w:rsid w:val="005567D6"/>
    <w:rsid w:val="005645F0"/>
    <w:rsid w:val="00572AE0"/>
    <w:rsid w:val="00583C1D"/>
    <w:rsid w:val="00584289"/>
    <w:rsid w:val="005868E0"/>
    <w:rsid w:val="005B0080"/>
    <w:rsid w:val="005B236E"/>
    <w:rsid w:val="005B48F8"/>
    <w:rsid w:val="005D7641"/>
    <w:rsid w:val="005F480B"/>
    <w:rsid w:val="005F64E6"/>
    <w:rsid w:val="00632052"/>
    <w:rsid w:val="00633A86"/>
    <w:rsid w:val="00651894"/>
    <w:rsid w:val="0065289A"/>
    <w:rsid w:val="00666A6A"/>
    <w:rsid w:val="006719CD"/>
    <w:rsid w:val="006721EB"/>
    <w:rsid w:val="0067226F"/>
    <w:rsid w:val="006A1CCB"/>
    <w:rsid w:val="006A3842"/>
    <w:rsid w:val="006B19F3"/>
    <w:rsid w:val="006B5065"/>
    <w:rsid w:val="006E51FA"/>
    <w:rsid w:val="006E5836"/>
    <w:rsid w:val="006E662C"/>
    <w:rsid w:val="006F7265"/>
    <w:rsid w:val="00725C51"/>
    <w:rsid w:val="00726332"/>
    <w:rsid w:val="007460B5"/>
    <w:rsid w:val="00755074"/>
    <w:rsid w:val="00793FD9"/>
    <w:rsid w:val="00795F2B"/>
    <w:rsid w:val="007E61F4"/>
    <w:rsid w:val="007F72BE"/>
    <w:rsid w:val="00815E25"/>
    <w:rsid w:val="00820552"/>
    <w:rsid w:val="008909F3"/>
    <w:rsid w:val="00891D93"/>
    <w:rsid w:val="00895DD7"/>
    <w:rsid w:val="008B4051"/>
    <w:rsid w:val="008C0968"/>
    <w:rsid w:val="008C64F1"/>
    <w:rsid w:val="00957E25"/>
    <w:rsid w:val="009647F7"/>
    <w:rsid w:val="00973AB8"/>
    <w:rsid w:val="009808BA"/>
    <w:rsid w:val="009872CE"/>
    <w:rsid w:val="009A1326"/>
    <w:rsid w:val="009A5DFF"/>
    <w:rsid w:val="009D6532"/>
    <w:rsid w:val="009E2928"/>
    <w:rsid w:val="00A026A4"/>
    <w:rsid w:val="00A22911"/>
    <w:rsid w:val="00A31A31"/>
    <w:rsid w:val="00A505E0"/>
    <w:rsid w:val="00A567D1"/>
    <w:rsid w:val="00A90875"/>
    <w:rsid w:val="00AA4F7A"/>
    <w:rsid w:val="00AC6019"/>
    <w:rsid w:val="00AD6933"/>
    <w:rsid w:val="00B10ED6"/>
    <w:rsid w:val="00B12F45"/>
    <w:rsid w:val="00B1405F"/>
    <w:rsid w:val="00B3448B"/>
    <w:rsid w:val="00B35C88"/>
    <w:rsid w:val="00B5534B"/>
    <w:rsid w:val="00B56BFD"/>
    <w:rsid w:val="00B70F54"/>
    <w:rsid w:val="00BA560A"/>
    <w:rsid w:val="00BD0A92"/>
    <w:rsid w:val="00BD225B"/>
    <w:rsid w:val="00C01D7F"/>
    <w:rsid w:val="00C0355B"/>
    <w:rsid w:val="00C370E9"/>
    <w:rsid w:val="00C45714"/>
    <w:rsid w:val="00C93056"/>
    <w:rsid w:val="00CA2E96"/>
    <w:rsid w:val="00CB493D"/>
    <w:rsid w:val="00CD2568"/>
    <w:rsid w:val="00CF2FC3"/>
    <w:rsid w:val="00D04C13"/>
    <w:rsid w:val="00D11966"/>
    <w:rsid w:val="00D17E99"/>
    <w:rsid w:val="00D5332E"/>
    <w:rsid w:val="00D63D38"/>
    <w:rsid w:val="00D81D55"/>
    <w:rsid w:val="00DB64A6"/>
    <w:rsid w:val="00DB70BA"/>
    <w:rsid w:val="00DC0F74"/>
    <w:rsid w:val="00DD6622"/>
    <w:rsid w:val="00DE31FA"/>
    <w:rsid w:val="00DF57F9"/>
    <w:rsid w:val="00E143B8"/>
    <w:rsid w:val="00E154F4"/>
    <w:rsid w:val="00E25119"/>
    <w:rsid w:val="00E303BE"/>
    <w:rsid w:val="00E43696"/>
    <w:rsid w:val="00E458F1"/>
    <w:rsid w:val="00EB7BDE"/>
    <w:rsid w:val="00EC5373"/>
    <w:rsid w:val="00ED2EA9"/>
    <w:rsid w:val="00ED2F6E"/>
    <w:rsid w:val="00EE3879"/>
    <w:rsid w:val="00F1269D"/>
    <w:rsid w:val="00F16740"/>
    <w:rsid w:val="00F17E6F"/>
    <w:rsid w:val="00F262EE"/>
    <w:rsid w:val="00F3090F"/>
    <w:rsid w:val="00F32057"/>
    <w:rsid w:val="00F33767"/>
    <w:rsid w:val="00F352B4"/>
    <w:rsid w:val="00F5012C"/>
    <w:rsid w:val="00F56D70"/>
    <w:rsid w:val="00F835B0"/>
    <w:rsid w:val="00FA4AD4"/>
    <w:rsid w:val="00FC35B3"/>
    <w:rsid w:val="00FD4EE4"/>
    <w:rsid w:val="00FD57A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47616"/>
  <w15:docId w15:val="{01B29157-C42A-4FC9-9C97-6178B936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9E29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9E2928"/>
    <w:rPr>
      <w:sz w:val="24"/>
    </w:rPr>
  </w:style>
  <w:style w:type="paragraph" w:styleId="ad">
    <w:name w:val="footer"/>
    <w:basedOn w:val="a"/>
    <w:link w:val="ae"/>
    <w:uiPriority w:val="99"/>
    <w:rsid w:val="009E29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E2928"/>
    <w:rPr>
      <w:sz w:val="24"/>
    </w:rPr>
  </w:style>
  <w:style w:type="character" w:styleId="af">
    <w:name w:val="annotation reference"/>
    <w:basedOn w:val="a0"/>
    <w:semiHidden/>
    <w:unhideWhenUsed/>
    <w:rsid w:val="00D5332E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D5332E"/>
    <w:rPr>
      <w:sz w:val="20"/>
    </w:rPr>
  </w:style>
  <w:style w:type="character" w:customStyle="1" w:styleId="af1">
    <w:name w:val="Текст примечания Знак"/>
    <w:basedOn w:val="a0"/>
    <w:link w:val="af0"/>
    <w:semiHidden/>
    <w:rsid w:val="00D5332E"/>
  </w:style>
  <w:style w:type="paragraph" w:styleId="af2">
    <w:name w:val="annotation subject"/>
    <w:basedOn w:val="af0"/>
    <w:next w:val="af0"/>
    <w:link w:val="af3"/>
    <w:semiHidden/>
    <w:unhideWhenUsed/>
    <w:rsid w:val="00D5332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5332E"/>
    <w:rPr>
      <w:b/>
      <w:bCs/>
    </w:rPr>
  </w:style>
  <w:style w:type="paragraph" w:styleId="af4">
    <w:name w:val="Balloon Text"/>
    <w:basedOn w:val="a"/>
    <w:link w:val="af5"/>
    <w:semiHidden/>
    <w:unhideWhenUsed/>
    <w:rsid w:val="00D5332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D53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Mityaeva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5734</Words>
  <Characters>32686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38344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o.mityaeva</dc:creator>
  <cp:lastModifiedBy>Карзевич Наталья Всеволодовна</cp:lastModifiedBy>
  <cp:revision>3</cp:revision>
  <cp:lastPrinted>2022-05-04T08:53:00Z</cp:lastPrinted>
  <dcterms:created xsi:type="dcterms:W3CDTF">2022-05-04T08:55:00Z</dcterms:created>
  <dcterms:modified xsi:type="dcterms:W3CDTF">2022-05-04T08:55:00Z</dcterms:modified>
</cp:coreProperties>
</file>